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vertAnchor="page" w:horzAnchor="margin" w:tblpY="5206"/>
        <w:tblOverlap w:val="never"/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89"/>
      </w:tblGrid>
      <w:tr w:rsidR="007160FE" w:rsidRPr="00DE090C" w:rsidTr="007160FE">
        <w:tc>
          <w:tcPr>
            <w:tcW w:w="6689" w:type="dxa"/>
            <w:shd w:val="clear" w:color="auto" w:fill="auto"/>
          </w:tcPr>
          <w:p w:rsidR="007160FE" w:rsidRPr="00DE090C" w:rsidRDefault="007160FE" w:rsidP="007160FE">
            <w:pPr>
              <w:rPr>
                <w:b/>
              </w:rPr>
            </w:pPr>
            <w:bookmarkStart w:id="0" w:name="_GoBack"/>
            <w:bookmarkEnd w:id="0"/>
          </w:p>
        </w:tc>
      </w:tr>
    </w:tbl>
    <w:p w:rsidR="00545A34" w:rsidRDefault="00C44F5C" w:rsidP="0056762A">
      <w:pPr>
        <w:jc w:val="both"/>
      </w:pPr>
      <w:r w:rsidRPr="008029AF">
        <w:t xml:space="preserve">Met dit schrijven refereer ik aan </w:t>
      </w:r>
      <w:r w:rsidR="00071765">
        <w:t xml:space="preserve">het overleg dat </w:t>
      </w:r>
      <w:r w:rsidRPr="008029AF">
        <w:t>op</w:t>
      </w:r>
      <w:r>
        <w:t xml:space="preserve"> </w:t>
      </w:r>
      <w:sdt>
        <w:sdtPr>
          <w:id w:val="779529288"/>
          <w:placeholder>
            <w:docPart w:val="BCF79C12930C4819824095457461E43A"/>
          </w:placeholder>
          <w:temporary/>
          <w:showingPlcHdr/>
        </w:sdtPr>
        <w:sdtEndPr/>
        <w:sdtContent>
          <w:r w:rsidR="00071765">
            <w:rPr>
              <w:rStyle w:val="Tekstvantijdelijkeaanduiding"/>
              <w:highlight w:val="yellow"/>
            </w:rPr>
            <w:t>datum</w:t>
          </w:r>
          <w:r w:rsidRPr="00C44F5C">
            <w:rPr>
              <w:rStyle w:val="Tekstvantijdelijkeaanduiding"/>
              <w:highlight w:val="yellow"/>
            </w:rPr>
            <w:t xml:space="preserve"> </w:t>
          </w:r>
          <w:r w:rsidR="00071765" w:rsidRPr="00071765">
            <w:rPr>
              <w:rStyle w:val="Tekstvantijdelijkeaanduiding"/>
              <w:highlight w:val="yellow"/>
            </w:rPr>
            <w:t>vooroverleg</w:t>
          </w:r>
        </w:sdtContent>
      </w:sdt>
      <w:r w:rsidRPr="008029AF">
        <w:t xml:space="preserve"> </w:t>
      </w:r>
      <w:r w:rsidR="00071765">
        <w:t xml:space="preserve">heeft plaatsgevonden tussen </w:t>
      </w:r>
      <w:r w:rsidR="00F93277">
        <w:t xml:space="preserve">u en de heer </w:t>
      </w:r>
      <w:sdt>
        <w:sdtPr>
          <w:id w:val="1575322115"/>
          <w:placeholder>
            <w:docPart w:val="6D565B61F9924245BF9D7ECD02CB7E48"/>
          </w:placeholder>
          <w:showingPlcHdr/>
        </w:sdtPr>
        <w:sdtEndPr/>
        <w:sdtContent>
          <w:r w:rsidR="00F93277" w:rsidRPr="00F93277">
            <w:rPr>
              <w:rStyle w:val="Tekstvantijdelijkeaanduiding"/>
              <w:highlight w:val="yellow"/>
            </w:rPr>
            <w:t>naam contactpersoon PNH</w:t>
          </w:r>
        </w:sdtContent>
      </w:sdt>
      <w:r w:rsidR="00F93277">
        <w:t xml:space="preserve"> van de provincie Noord-Holland, </w:t>
      </w:r>
      <w:r w:rsidRPr="008029AF">
        <w:t>be</w:t>
      </w:r>
      <w:r w:rsidR="00797640">
        <w:t>treffende de raakvlakken van</w:t>
      </w:r>
      <w:r w:rsidR="00F27765" w:rsidRPr="006B62A8">
        <w:t xml:space="preserve"> </w:t>
      </w:r>
      <w:r w:rsidR="00F27765">
        <w:fldChar w:fldCharType="begin"/>
      </w:r>
      <w:r w:rsidR="00F27765">
        <w:instrText xml:space="preserve"> REF  kabelsenofleidingen \h \* charformat </w:instrText>
      </w:r>
      <w:r w:rsidR="00F27765">
        <w:fldChar w:fldCharType="separate"/>
      </w:r>
      <w:sdt>
        <w:sdtPr>
          <w:alias w:val="kies een item"/>
          <w:tag w:val="kies een item"/>
          <w:id w:val="1034778952"/>
          <w:placeholder>
            <w:docPart w:val="2402A87191AE4BDA818F4BAB22AFF92A"/>
          </w:placeholder>
          <w:showingPlcHdr/>
          <w:comboBox>
            <w:listItem w:displayText="kabel" w:value="kabel"/>
            <w:listItem w:displayText="kabels" w:value="kabels"/>
            <w:listItem w:displayText="leiding" w:value="leiding"/>
            <w:listItem w:displayText="leidingen" w:value="leidingen"/>
            <w:listItem w:displayText="kabels en leidingen" w:value="kabels en leidingen"/>
          </w:comboBox>
        </w:sdtPr>
        <w:sdtContent>
          <w:r w:rsidR="00E83A8F" w:rsidRPr="00E83A8F">
            <w:t>kies: kabel(s) en/of leiding(en)</w:t>
          </w:r>
        </w:sdtContent>
      </w:sdt>
      <w:r w:rsidR="00F27765">
        <w:fldChar w:fldCharType="end"/>
      </w:r>
      <w:r w:rsidR="00F27765" w:rsidRPr="006B62A8">
        <w:t xml:space="preserve"> </w:t>
      </w:r>
      <w:r w:rsidR="00F27765">
        <w:t xml:space="preserve">van uw </w:t>
      </w:r>
      <w:r w:rsidR="00F27765">
        <w:fldChar w:fldCharType="begin"/>
      </w:r>
      <w:r w:rsidR="00F27765">
        <w:instrText xml:space="preserve"> REF  bedrijfoforganisatie \h \* charformat </w:instrText>
      </w:r>
      <w:r w:rsidR="00F27765">
        <w:fldChar w:fldCharType="separate"/>
      </w:r>
      <w:sdt>
        <w:sdtPr>
          <w:alias w:val="kies een item"/>
          <w:tag w:val="kies een item"/>
          <w:id w:val="1933247905"/>
          <w:placeholder>
            <w:docPart w:val="368497C3E9D544989D6C553374DA4A17"/>
          </w:placeholder>
          <w:showingPlcHdr/>
          <w:comboBox>
            <w:listItem w:displayText="bedrijf" w:value="bedrijf"/>
            <w:listItem w:displayText="organisatie" w:value="organisatie"/>
          </w:comboBox>
        </w:sdtPr>
        <w:sdtContent>
          <w:r w:rsidR="00E83A8F" w:rsidRPr="00E83A8F">
            <w:t>kies: bedrijf/organisatie</w:t>
          </w:r>
        </w:sdtContent>
      </w:sdt>
      <w:r w:rsidR="00F27765">
        <w:fldChar w:fldCharType="end"/>
      </w:r>
      <w:r w:rsidR="00797640">
        <w:t xml:space="preserve"> </w:t>
      </w:r>
      <w:r w:rsidRPr="008029AF">
        <w:t xml:space="preserve">met de voorgenomen </w:t>
      </w:r>
      <w:r w:rsidR="00545A34">
        <w:t xml:space="preserve">realisatie van </w:t>
      </w:r>
      <w:sdt>
        <w:sdtPr>
          <w:id w:val="1791087185"/>
          <w:placeholder>
            <w:docPart w:val="B3FA454708CE4631A143023D12D31ED3"/>
          </w:placeholder>
          <w:temporary/>
          <w:showingPlcHdr/>
        </w:sdtPr>
        <w:sdtEndPr/>
        <w:sdtContent>
          <w:r w:rsidR="00CC3E94" w:rsidRPr="00CC3E94">
            <w:rPr>
              <w:rStyle w:val="Tekstvantijdelijkeaanduiding"/>
              <w:highlight w:val="yellow"/>
            </w:rPr>
            <w:t>omschrijving project</w:t>
          </w:r>
        </w:sdtContent>
      </w:sdt>
      <w:r w:rsidR="00F93277">
        <w:t>.</w:t>
      </w:r>
    </w:p>
    <w:p w:rsidR="00545A34" w:rsidRDefault="00545A34" w:rsidP="00D01518">
      <w:pPr>
        <w:pStyle w:val="Koptekst"/>
        <w:tabs>
          <w:tab w:val="clear" w:pos="9072"/>
          <w:tab w:val="left" w:pos="4536"/>
        </w:tabs>
        <w:jc w:val="center"/>
      </w:pPr>
    </w:p>
    <w:p w:rsidR="00F93277" w:rsidRDefault="00175E94" w:rsidP="0056762A">
      <w:pPr>
        <w:jc w:val="both"/>
      </w:pPr>
      <w:r w:rsidRPr="008029AF">
        <w:t xml:space="preserve">Er is geconcludeerd </w:t>
      </w:r>
      <w:r w:rsidRPr="006B62A8">
        <w:t xml:space="preserve">dat aanpassingen aan uw </w:t>
      </w:r>
      <w:r w:rsidR="00797640">
        <w:fldChar w:fldCharType="begin"/>
      </w:r>
      <w:r w:rsidR="00797640">
        <w:instrText xml:space="preserve"> REF  kabelsenofleidingen \h \* charformat </w:instrText>
      </w:r>
      <w:r w:rsidR="00797640">
        <w:fldChar w:fldCharType="separate"/>
      </w:r>
      <w:sdt>
        <w:sdtPr>
          <w:alias w:val="kies een item"/>
          <w:tag w:val="kies een item"/>
          <w:id w:val="-1478991712"/>
          <w:placeholder>
            <w:docPart w:val="BAC179F619394E5EBCF1F8BDE83C370E"/>
          </w:placeholder>
          <w:showingPlcHdr/>
          <w:comboBox>
            <w:listItem w:displayText="kabel" w:value="kabel"/>
            <w:listItem w:displayText="kabels" w:value="kabels"/>
            <w:listItem w:displayText="leiding" w:value="leiding"/>
            <w:listItem w:displayText="leidingen" w:value="leidingen"/>
            <w:listItem w:displayText="kabels en leidingen" w:value="kabels en leidingen"/>
          </w:comboBox>
        </w:sdtPr>
        <w:sdtContent>
          <w:r w:rsidR="00E83A8F" w:rsidRPr="00E83A8F">
            <w:t>kies: kabel(s) en/of leiding(en)</w:t>
          </w:r>
        </w:sdtContent>
      </w:sdt>
      <w:r w:rsidR="00797640">
        <w:fldChar w:fldCharType="end"/>
      </w:r>
      <w:r w:rsidRPr="006B62A8">
        <w:t xml:space="preserve"> noodzakelijk</w:t>
      </w:r>
      <w:r w:rsidR="0056762A" w:rsidRPr="006B62A8">
        <w:t xml:space="preserve"> </w:t>
      </w:r>
      <w:bookmarkStart w:id="1" w:name="iszijn"/>
      <w:sdt>
        <w:sdtPr>
          <w:alias w:val="kies een item"/>
          <w:tag w:val="kies een item"/>
          <w:id w:val="2032597460"/>
          <w:placeholder>
            <w:docPart w:val="9FCB5CE4905142D49BD373BA13E9AE42"/>
          </w:placeholder>
          <w:showingPlcHdr/>
          <w:comboBox>
            <w:listItem w:displayText="is" w:value="is"/>
            <w:listItem w:displayText="zijn" w:value="zijn"/>
          </w:comboBox>
        </w:sdtPr>
        <w:sdtEndPr/>
        <w:sdtContent>
          <w:r w:rsidR="00797640" w:rsidRPr="006B62A8">
            <w:rPr>
              <w:rStyle w:val="Tekstvantijdelijkeaanduiding"/>
              <w:highlight w:val="yellow"/>
            </w:rPr>
            <w:t>is/zijn</w:t>
          </w:r>
        </w:sdtContent>
      </w:sdt>
      <w:bookmarkEnd w:id="1"/>
      <w:r w:rsidR="00797640">
        <w:t xml:space="preserve"> </w:t>
      </w:r>
      <w:r w:rsidR="00F93277" w:rsidRPr="006B62A8">
        <w:t xml:space="preserve">bij op de volgende locatie(s): </w:t>
      </w:r>
      <w:r w:rsidRPr="006B62A8">
        <w:t xml:space="preserve"> </w:t>
      </w:r>
      <w:sdt>
        <w:sdtPr>
          <w:id w:val="-1019161535"/>
          <w:placeholder>
            <w:docPart w:val="C43B833DF807473DB3FEA161094D0E7D"/>
          </w:placeholder>
          <w:temporary/>
          <w:showingPlcHdr/>
        </w:sdtPr>
        <w:sdtEndPr/>
        <w:sdtContent>
          <w:r w:rsidRPr="006B62A8">
            <w:rPr>
              <w:rStyle w:val="Tekstvantijdelijkeaanduiding"/>
              <w:highlight w:val="yellow"/>
            </w:rPr>
            <w:t xml:space="preserve">locatie benoemen </w:t>
          </w:r>
        </w:sdtContent>
      </w:sdt>
      <w:r w:rsidRPr="006B62A8">
        <w:t>.</w:t>
      </w:r>
      <w:r w:rsidRPr="008029AF">
        <w:t xml:space="preserve"> </w:t>
      </w:r>
    </w:p>
    <w:p w:rsidR="00F93277" w:rsidRDefault="00F93277" w:rsidP="00175E94"/>
    <w:p w:rsidR="00F93277" w:rsidRDefault="00175E94" w:rsidP="0056762A">
      <w:pPr>
        <w:jc w:val="both"/>
      </w:pPr>
      <w:r w:rsidRPr="008029AF">
        <w:t>Het betreft de</w:t>
      </w:r>
      <w:r w:rsidR="00797640" w:rsidRPr="006B62A8">
        <w:t xml:space="preserve"> </w:t>
      </w:r>
      <w:r w:rsidR="00797640">
        <w:fldChar w:fldCharType="begin"/>
      </w:r>
      <w:r w:rsidR="00797640">
        <w:instrText xml:space="preserve"> REF  kabelsenofleidingen \h \* charformat </w:instrText>
      </w:r>
      <w:r w:rsidR="00797640">
        <w:fldChar w:fldCharType="separate"/>
      </w:r>
      <w:sdt>
        <w:sdtPr>
          <w:alias w:val="kies een item"/>
          <w:tag w:val="kies een item"/>
          <w:id w:val="945661886"/>
          <w:placeholder>
            <w:docPart w:val="0620DE8200DE49D5AC4AD8533E05D309"/>
          </w:placeholder>
          <w:showingPlcHdr/>
          <w:comboBox>
            <w:listItem w:displayText="kabel" w:value="kabel"/>
            <w:listItem w:displayText="kabels" w:value="kabels"/>
            <w:listItem w:displayText="leiding" w:value="leiding"/>
            <w:listItem w:displayText="leidingen" w:value="leidingen"/>
            <w:listItem w:displayText="kabels en leidingen" w:value="kabels en leidingen"/>
          </w:comboBox>
        </w:sdtPr>
        <w:sdtContent>
          <w:r w:rsidR="00E83A8F" w:rsidRPr="00E83A8F">
            <w:t>kies: kabel(s) en/of leiding(en)</w:t>
          </w:r>
        </w:sdtContent>
      </w:sdt>
      <w:r w:rsidR="00797640">
        <w:fldChar w:fldCharType="end"/>
      </w:r>
      <w:r w:rsidR="00797640" w:rsidRPr="006B62A8">
        <w:t xml:space="preserve"> </w:t>
      </w:r>
      <w:r w:rsidRPr="008029AF">
        <w:t>met</w:t>
      </w:r>
      <w:r w:rsidR="00F93277">
        <w:t xml:space="preserve"> de volgende objectcode(s):</w:t>
      </w:r>
    </w:p>
    <w:p w:rsidR="00F93277" w:rsidRDefault="00F93277" w:rsidP="00175E94">
      <w:r>
        <w:tab/>
        <w:t xml:space="preserve">- </w:t>
      </w:r>
      <w:sdt>
        <w:sdtPr>
          <w:id w:val="-1189443044"/>
          <w:placeholder>
            <w:docPart w:val="A6B97EDE630E46F1BFF39282B2D43260"/>
          </w:placeholder>
          <w:temporary/>
          <w:showingPlcHdr/>
        </w:sdtPr>
        <w:sdtEndPr/>
        <w:sdtContent>
          <w:r w:rsidR="00175E94">
            <w:rPr>
              <w:rStyle w:val="Tekstvantijdelijkeaanduiding"/>
              <w:highlight w:val="yellow"/>
            </w:rPr>
            <w:t xml:space="preserve">objectcode </w:t>
          </w:r>
        </w:sdtContent>
      </w:sdt>
    </w:p>
    <w:p w:rsidR="00F93277" w:rsidRDefault="00F93277" w:rsidP="00175E94">
      <w:r>
        <w:tab/>
        <w:t xml:space="preserve">- </w:t>
      </w:r>
      <w:sdt>
        <w:sdtPr>
          <w:id w:val="1757023212"/>
          <w:placeholder>
            <w:docPart w:val="19D725834CF740BC9AEBCC26EA58BFA4"/>
          </w:placeholder>
          <w:temporary/>
          <w:showingPlcHdr/>
        </w:sdtPr>
        <w:sdtEndPr/>
        <w:sdtContent>
          <w:r>
            <w:rPr>
              <w:rStyle w:val="Tekstvantijdelijkeaanduiding"/>
              <w:highlight w:val="yellow"/>
            </w:rPr>
            <w:t xml:space="preserve">objectcode </w:t>
          </w:r>
        </w:sdtContent>
      </w:sdt>
    </w:p>
    <w:p w:rsidR="00F93277" w:rsidRDefault="00F93277" w:rsidP="00175E94"/>
    <w:p w:rsidR="00175E94" w:rsidRDefault="00175E94" w:rsidP="0056762A">
      <w:pPr>
        <w:jc w:val="both"/>
      </w:pPr>
      <w:r w:rsidRPr="008029AF">
        <w:t>De overeengekomen</w:t>
      </w:r>
      <w:r w:rsidR="00C052AA">
        <w:t xml:space="preserve"> </w:t>
      </w:r>
      <w:bookmarkStart w:id="2" w:name="aanpassingen"/>
      <w:sdt>
        <w:sdtPr>
          <w:alias w:val="kies een item"/>
          <w:tag w:val="kies een item"/>
          <w:id w:val="-1261912893"/>
          <w:placeholder>
            <w:docPart w:val="106AE6D4665E48248ED5DD2CF2606575"/>
          </w:placeholder>
          <w:showingPlcHdr/>
          <w:comboBox>
            <w:listItem w:displayText="aanpassing" w:value="aanpassing"/>
            <w:listItem w:displayText="aanpassingen" w:value="aanpassingen"/>
          </w:comboBox>
        </w:sdtPr>
        <w:sdtEndPr/>
        <w:sdtContent>
          <w:r w:rsidR="00C052AA" w:rsidRPr="00883CF3">
            <w:rPr>
              <w:rStyle w:val="Tekstvantijdelijkeaanduiding"/>
              <w:highlight w:val="yellow"/>
            </w:rPr>
            <w:t>kies: aanpassing(en)</w:t>
          </w:r>
        </w:sdtContent>
      </w:sdt>
      <w:bookmarkEnd w:id="2"/>
      <w:r w:rsidR="00C052AA">
        <w:t xml:space="preserve"> </w:t>
      </w:r>
      <w:r w:rsidR="00C052AA">
        <w:fldChar w:fldCharType="begin"/>
      </w:r>
      <w:r w:rsidR="00C052AA">
        <w:instrText xml:space="preserve"> REF  iszijn \h \* charformat </w:instrText>
      </w:r>
      <w:r w:rsidR="00C052AA">
        <w:fldChar w:fldCharType="separate"/>
      </w:r>
      <w:sdt>
        <w:sdtPr>
          <w:alias w:val="kies een item"/>
          <w:tag w:val="kies een item"/>
          <w:id w:val="-1881927128"/>
          <w:placeholder>
            <w:docPart w:val="72D13F3CEAEB4F4CB498BC6220D4C405"/>
          </w:placeholder>
          <w:showingPlcHdr/>
          <w:comboBox>
            <w:listItem w:displayText="is" w:value="is"/>
            <w:listItem w:displayText="zijn" w:value="zijn"/>
          </w:comboBox>
        </w:sdtPr>
        <w:sdtContent>
          <w:r w:rsidR="00E83A8F" w:rsidRPr="00E83A8F">
            <w:t>is/zijn</w:t>
          </w:r>
        </w:sdtContent>
      </w:sdt>
      <w:r w:rsidR="00C052AA">
        <w:fldChar w:fldCharType="end"/>
      </w:r>
      <w:r w:rsidR="00C052AA">
        <w:t xml:space="preserve"> </w:t>
      </w:r>
      <w:sdt>
        <w:sdtPr>
          <w:id w:val="1194736635"/>
          <w:placeholder>
            <w:docPart w:val="24F86E0CC54047598B4B4E92E67FA4FB"/>
          </w:placeholder>
          <w:showingPlcHdr/>
        </w:sdtPr>
        <w:sdtEndPr/>
        <w:sdtContent>
          <w:r w:rsidR="009610F0" w:rsidRPr="009610F0">
            <w:rPr>
              <w:rStyle w:val="Tekstvantijdelijkeaanduiding"/>
              <w:highlight w:val="yellow"/>
            </w:rPr>
            <w:t>beschrijving aanpassing</w:t>
          </w:r>
        </w:sdtContent>
      </w:sdt>
      <w:r w:rsidR="009610F0">
        <w:t xml:space="preserve">, </w:t>
      </w:r>
      <w:r>
        <w:t>zoals</w:t>
      </w:r>
      <w:r w:rsidRPr="00A01028">
        <w:t xml:space="preserve"> op hoofdlijnen we</w:t>
      </w:r>
      <w:r>
        <w:t>ergegeven op bijgaande tekening</w:t>
      </w:r>
      <w:r w:rsidRPr="00A01028">
        <w:t xml:space="preserve"> </w:t>
      </w:r>
      <w:sdt>
        <w:sdtPr>
          <w:rPr>
            <w:highlight w:val="yellow"/>
          </w:rPr>
          <w:id w:val="1325852406"/>
          <w:placeholder>
            <w:docPart w:val="6E6AC2C7FEBB4E66ABFF721892FACE22"/>
          </w:placeholder>
          <w:temporary/>
          <w:showingPlcHdr/>
        </w:sdtPr>
        <w:sdtEndPr>
          <w:rPr>
            <w:highlight w:val="none"/>
          </w:rPr>
        </w:sdtEndPr>
        <w:sdtContent>
          <w:r w:rsidRPr="00175E94">
            <w:rPr>
              <w:rStyle w:val="Tekstvantijdelijkeaanduiding"/>
              <w:highlight w:val="yellow"/>
            </w:rPr>
            <w:t>tekening naam</w:t>
          </w:r>
          <w:r>
            <w:rPr>
              <w:rStyle w:val="Tekstvantijdelijkeaanduiding"/>
              <w:highlight w:val="yellow"/>
            </w:rPr>
            <w:t xml:space="preserve"> e</w:t>
          </w:r>
          <w:r w:rsidRPr="00175E94">
            <w:rPr>
              <w:rStyle w:val="Tekstvantijdelijkeaanduiding"/>
              <w:highlight w:val="yellow"/>
            </w:rPr>
            <w:t>n datum</w:t>
          </w:r>
        </w:sdtContent>
      </w:sdt>
      <w:r w:rsidR="00F71EB2">
        <w:t xml:space="preserve">. </w:t>
      </w:r>
      <w:r w:rsidRPr="00035C4D">
        <w:t xml:space="preserve">Ik verzoek u thans formeel over te gaan tot het aanpassen van uw </w:t>
      </w:r>
      <w:r w:rsidR="00797640">
        <w:fldChar w:fldCharType="begin"/>
      </w:r>
      <w:r w:rsidR="00797640">
        <w:instrText xml:space="preserve"> REF  kabelsenofleidingen \h \* charformat </w:instrText>
      </w:r>
      <w:r w:rsidR="00797640">
        <w:fldChar w:fldCharType="separate"/>
      </w:r>
      <w:sdt>
        <w:sdtPr>
          <w:alias w:val="kies een item"/>
          <w:tag w:val="kies een item"/>
          <w:id w:val="2143066476"/>
          <w:placeholder>
            <w:docPart w:val="D2BFDA0192CB4FEDABA47D880770E5D0"/>
          </w:placeholder>
          <w:showingPlcHdr/>
          <w:comboBox>
            <w:listItem w:displayText="kabel" w:value="kabel"/>
            <w:listItem w:displayText="kabels" w:value="kabels"/>
            <w:listItem w:displayText="leiding" w:value="leiding"/>
            <w:listItem w:displayText="leidingen" w:value="leidingen"/>
            <w:listItem w:displayText="kabels en leidingen" w:value="kabels en leidingen"/>
          </w:comboBox>
        </w:sdtPr>
        <w:sdtContent>
          <w:r w:rsidR="00E83A8F" w:rsidRPr="00E83A8F">
            <w:t>kies: kabel(s) en/of leiding(en)</w:t>
          </w:r>
        </w:sdtContent>
      </w:sdt>
      <w:r w:rsidR="00797640">
        <w:fldChar w:fldCharType="end"/>
      </w:r>
      <w:r w:rsidR="00797640" w:rsidRPr="006B62A8">
        <w:t xml:space="preserve"> </w:t>
      </w:r>
      <w:r w:rsidRPr="00A01028">
        <w:t>conform</w:t>
      </w:r>
      <w:r w:rsidRPr="00035C4D">
        <w:t xml:space="preserve"> boven</w:t>
      </w:r>
      <w:r w:rsidR="009610F0">
        <w:t>genoemde</w:t>
      </w:r>
      <w:r w:rsidRPr="00035C4D">
        <w:t xml:space="preserve"> verleggingstekening. </w:t>
      </w:r>
      <w:r w:rsidR="009610F0">
        <w:t>Indien de aan te passen</w:t>
      </w:r>
      <w:r w:rsidR="00797640" w:rsidRPr="006B62A8">
        <w:t xml:space="preserve"> </w:t>
      </w:r>
      <w:r w:rsidR="00797640">
        <w:fldChar w:fldCharType="begin"/>
      </w:r>
      <w:r w:rsidR="00797640">
        <w:instrText xml:space="preserve"> REF  kabelsenofleidingen \h \* charformat </w:instrText>
      </w:r>
      <w:r w:rsidR="00797640">
        <w:fldChar w:fldCharType="separate"/>
      </w:r>
      <w:sdt>
        <w:sdtPr>
          <w:alias w:val="kies een item"/>
          <w:tag w:val="kies een item"/>
          <w:id w:val="-1748560525"/>
          <w:placeholder>
            <w:docPart w:val="0D941ADF46AD47FBA37B0918B80B194F"/>
          </w:placeholder>
          <w:showingPlcHdr/>
          <w:comboBox>
            <w:listItem w:displayText="kabel" w:value="kabel"/>
            <w:listItem w:displayText="kabels" w:value="kabels"/>
            <w:listItem w:displayText="leiding" w:value="leiding"/>
            <w:listItem w:displayText="leidingen" w:value="leidingen"/>
            <w:listItem w:displayText="kabels en leidingen" w:value="kabels en leidingen"/>
          </w:comboBox>
        </w:sdtPr>
        <w:sdtContent>
          <w:r w:rsidR="00E83A8F" w:rsidRPr="00E83A8F">
            <w:t>kies: kabel(s) en/of leiding(en)</w:t>
          </w:r>
        </w:sdtContent>
      </w:sdt>
      <w:r w:rsidR="00797640">
        <w:fldChar w:fldCharType="end"/>
      </w:r>
      <w:r w:rsidR="00797640" w:rsidRPr="006B62A8">
        <w:t xml:space="preserve"> </w:t>
      </w:r>
      <w:r w:rsidR="009610F0">
        <w:t>binnen beheergebied van de provincie Noord-Holland</w:t>
      </w:r>
      <w:r w:rsidR="00797640">
        <w:t xml:space="preserve"> </w:t>
      </w:r>
      <w:r w:rsidR="00797640">
        <w:fldChar w:fldCharType="begin"/>
      </w:r>
      <w:r w:rsidR="00797640">
        <w:instrText xml:space="preserve"> REF  iszijn \h \* charformat </w:instrText>
      </w:r>
      <w:r w:rsidR="00797640">
        <w:fldChar w:fldCharType="separate"/>
      </w:r>
      <w:sdt>
        <w:sdtPr>
          <w:alias w:val="kies een item"/>
          <w:tag w:val="kies een item"/>
          <w:id w:val="1758248652"/>
          <w:placeholder>
            <w:docPart w:val="0A625D6931B1425294B5D6565EB23CBA"/>
          </w:placeholder>
          <w:showingPlcHdr/>
          <w:comboBox>
            <w:listItem w:displayText="is" w:value="is"/>
            <w:listItem w:displayText="zijn" w:value="zijn"/>
          </w:comboBox>
        </w:sdtPr>
        <w:sdtContent>
          <w:r w:rsidR="00E83A8F" w:rsidRPr="00E83A8F">
            <w:t>is/zijn</w:t>
          </w:r>
        </w:sdtContent>
      </w:sdt>
      <w:r w:rsidR="00797640">
        <w:fldChar w:fldCharType="end"/>
      </w:r>
      <w:r w:rsidR="0056762A">
        <w:t xml:space="preserve"> </w:t>
      </w:r>
      <w:r w:rsidR="009610F0">
        <w:t>gelegen, dan is d</w:t>
      </w:r>
      <w:r w:rsidRPr="00035C4D">
        <w:t>it verzoek tevens de aankondiging van de intrekking van bestaande vergunning</w:t>
      </w:r>
      <w:r w:rsidR="00F93277">
        <w:t>(</w:t>
      </w:r>
      <w:r w:rsidRPr="00035C4D">
        <w:t>en</w:t>
      </w:r>
      <w:r w:rsidR="00F93277">
        <w:t>)</w:t>
      </w:r>
      <w:r w:rsidR="009610F0">
        <w:t>,</w:t>
      </w:r>
      <w:r w:rsidRPr="00035C4D">
        <w:t xml:space="preserve"> voor zover </w:t>
      </w:r>
      <w:r w:rsidR="009610F0" w:rsidRPr="006B62A8">
        <w:t xml:space="preserve">deze </w:t>
      </w:r>
      <w:r w:rsidR="00F93277" w:rsidRPr="006B62A8">
        <w:t>van toepassing</w:t>
      </w:r>
      <w:r w:rsidR="00797640">
        <w:t xml:space="preserve"> </w:t>
      </w:r>
      <w:r w:rsidR="00797640">
        <w:fldChar w:fldCharType="begin"/>
      </w:r>
      <w:r w:rsidR="00797640">
        <w:instrText xml:space="preserve"> REF  iszijn \h \* charformat </w:instrText>
      </w:r>
      <w:r w:rsidR="00797640">
        <w:fldChar w:fldCharType="separate"/>
      </w:r>
      <w:sdt>
        <w:sdtPr>
          <w:alias w:val="kies een item"/>
          <w:tag w:val="kies een item"/>
          <w:id w:val="1018733935"/>
          <w:placeholder>
            <w:docPart w:val="5EF7500A77F549A0BBC2F8C5406615CF"/>
          </w:placeholder>
          <w:showingPlcHdr/>
          <w:comboBox>
            <w:listItem w:displayText="is" w:value="is"/>
            <w:listItem w:displayText="zijn" w:value="zijn"/>
          </w:comboBox>
        </w:sdtPr>
        <w:sdtContent>
          <w:r w:rsidR="00E83A8F" w:rsidRPr="00E83A8F">
            <w:t>is/zijn</w:t>
          </w:r>
        </w:sdtContent>
      </w:sdt>
      <w:r w:rsidR="00797640">
        <w:fldChar w:fldCharType="end"/>
      </w:r>
      <w:r w:rsidR="00797640">
        <w:t xml:space="preserve"> </w:t>
      </w:r>
      <w:r w:rsidR="009610F0" w:rsidRPr="006B62A8">
        <w:t>op de aan te passen leidingdelen</w:t>
      </w:r>
      <w:r w:rsidRPr="006B62A8">
        <w:t>.</w:t>
      </w:r>
    </w:p>
    <w:p w:rsidR="00175E94" w:rsidRDefault="00175E94" w:rsidP="00175E94"/>
    <w:p w:rsidR="00545A34" w:rsidRPr="00CB6FBB" w:rsidRDefault="00545A34" w:rsidP="00545A34">
      <w:pPr>
        <w:pStyle w:val="Koptekst"/>
        <w:tabs>
          <w:tab w:val="clear" w:pos="9072"/>
          <w:tab w:val="left" w:pos="4536"/>
        </w:tabs>
        <w:rPr>
          <w:szCs w:val="22"/>
          <w:u w:val="single"/>
        </w:rPr>
      </w:pPr>
      <w:r w:rsidRPr="00CB6FBB">
        <w:rPr>
          <w:szCs w:val="22"/>
          <w:u w:val="single"/>
        </w:rPr>
        <w:t>Planning</w:t>
      </w:r>
    </w:p>
    <w:p w:rsidR="00071765" w:rsidRDefault="00071765" w:rsidP="00071765">
      <w:r w:rsidRPr="00744472">
        <w:rPr>
          <w:highlight w:val="red"/>
        </w:rPr>
        <w:t>Cat. 1</w:t>
      </w:r>
    </w:p>
    <w:p w:rsidR="00071765" w:rsidRDefault="00071765" w:rsidP="00071765">
      <w:r>
        <w:t xml:space="preserve">Met het oog op de uitvoering van het project dient de </w:t>
      </w:r>
      <w:r w:rsidR="00797640">
        <w:t>aanpassing van de</w:t>
      </w:r>
      <w:r w:rsidR="00C052AA" w:rsidRPr="00035C4D">
        <w:t xml:space="preserve"> </w:t>
      </w:r>
      <w:r w:rsidR="00C052AA">
        <w:fldChar w:fldCharType="begin"/>
      </w:r>
      <w:r w:rsidR="00C052AA">
        <w:instrText xml:space="preserve"> REF  kabelsenofleidingen \h \* charformat </w:instrText>
      </w:r>
      <w:r w:rsidR="00C052AA">
        <w:fldChar w:fldCharType="separate"/>
      </w:r>
      <w:sdt>
        <w:sdtPr>
          <w:alias w:val="kies een item"/>
          <w:tag w:val="kies een item"/>
          <w:id w:val="-1648511379"/>
          <w:placeholder>
            <w:docPart w:val="ADCB90CC1BF24B59930280D847463DD9"/>
          </w:placeholder>
          <w:showingPlcHdr/>
          <w:comboBox>
            <w:listItem w:displayText="kabel" w:value="kabel"/>
            <w:listItem w:displayText="kabels" w:value="kabels"/>
            <w:listItem w:displayText="leiding" w:value="leiding"/>
            <w:listItem w:displayText="leidingen" w:value="leidingen"/>
            <w:listItem w:displayText="kabels en leidingen" w:value="kabels en leidingen"/>
          </w:comboBox>
        </w:sdtPr>
        <w:sdtContent>
          <w:r w:rsidR="00E83A8F" w:rsidRPr="00E83A8F">
            <w:t>kies: kabel(s) en/of leiding(en)</w:t>
          </w:r>
        </w:sdtContent>
      </w:sdt>
      <w:r w:rsidR="00C052AA">
        <w:fldChar w:fldCharType="end"/>
      </w:r>
      <w:r w:rsidR="00C052AA" w:rsidRPr="006B62A8">
        <w:t xml:space="preserve"> </w:t>
      </w:r>
      <w:r>
        <w:t xml:space="preserve">uiterlijk </w:t>
      </w:r>
      <w:sdt>
        <w:sdtPr>
          <w:id w:val="1805657422"/>
          <w:placeholder>
            <w:docPart w:val="D4FDB83ED518464CB7E3EE6215C718A9"/>
          </w:placeholder>
          <w:showingPlcHdr/>
        </w:sdtPr>
        <w:sdtEndPr/>
        <w:sdtContent>
          <w:r w:rsidRPr="00D16A9E">
            <w:rPr>
              <w:rStyle w:val="Tekstvantijdelijkeaanduiding"/>
              <w:highlight w:val="yellow"/>
            </w:rPr>
            <w:t>uiterlijke datum verlegging gereed</w:t>
          </w:r>
        </w:sdtContent>
      </w:sdt>
      <w:r>
        <w:t xml:space="preserve"> </w:t>
      </w:r>
      <w:r w:rsidR="00C052AA">
        <w:t>gereed</w:t>
      </w:r>
      <w:r>
        <w:t xml:space="preserve"> te zijn.</w:t>
      </w:r>
    </w:p>
    <w:p w:rsidR="00071765" w:rsidRDefault="00071765" w:rsidP="00071765"/>
    <w:p w:rsidR="00E467D4" w:rsidRDefault="00071765" w:rsidP="00071765">
      <w:r w:rsidRPr="00744472">
        <w:rPr>
          <w:highlight w:val="red"/>
        </w:rPr>
        <w:t>Cat. 2</w:t>
      </w:r>
    </w:p>
    <w:p w:rsidR="00071765" w:rsidRPr="00AD4F41" w:rsidRDefault="00071765" w:rsidP="0056762A">
      <w:pPr>
        <w:jc w:val="both"/>
      </w:pPr>
      <w:r>
        <w:t>U dient</w:t>
      </w:r>
      <w:r w:rsidRPr="00AD4F41">
        <w:t xml:space="preserve"> </w:t>
      </w:r>
      <w:sdt>
        <w:sdtPr>
          <w:id w:val="2099283030"/>
          <w:placeholder>
            <w:docPart w:val="6A4040162B9941D6B0A7295951C0A3ED"/>
          </w:placeholder>
          <w:showingPlcHdr/>
        </w:sdtPr>
        <w:sdtEndPr/>
        <w:sdtContent>
          <w:r w:rsidRPr="00D16A9E">
            <w:rPr>
              <w:rStyle w:val="Tekstvantijdelijkeaanduiding"/>
              <w:highlight w:val="yellow"/>
            </w:rPr>
            <w:t>datum startklaar</w:t>
          </w:r>
        </w:sdtContent>
      </w:sdt>
      <w:r>
        <w:t xml:space="preserve"> </w:t>
      </w:r>
      <w:r w:rsidRPr="00AD4F41">
        <w:t>uitvoeringsgereed te zijn</w:t>
      </w:r>
      <w:r>
        <w:t xml:space="preserve"> voor de aanpassing</w:t>
      </w:r>
      <w:r w:rsidRPr="00AD4F41">
        <w:t xml:space="preserve">. Er zal in overleg tussen </w:t>
      </w:r>
      <w:sdt>
        <w:sdtPr>
          <w:id w:val="-2037107772"/>
          <w:placeholder>
            <w:docPart w:val="A97566360D224506BBFFC33BEC2FAF8A"/>
          </w:placeholder>
          <w:showingPlcHdr/>
        </w:sdtPr>
        <w:sdtEndPr/>
        <w:sdtContent>
          <w:r w:rsidRPr="00AF2A3B">
            <w:rPr>
              <w:rStyle w:val="Tekstvantijdelijkeaanduiding"/>
              <w:highlight w:val="yellow"/>
            </w:rPr>
            <w:t>naam netbeheerder</w:t>
          </w:r>
        </w:sdtContent>
      </w:sdt>
      <w:r w:rsidRPr="00AD4F41">
        <w:t xml:space="preserve">, </w:t>
      </w:r>
      <w:r>
        <w:t>provincie Noord-Holland</w:t>
      </w:r>
      <w:r w:rsidRPr="00AD4F41">
        <w:t xml:space="preserve"> en </w:t>
      </w:r>
      <w:r>
        <w:t>diens opdrachtnemer</w:t>
      </w:r>
      <w:r>
        <w:rPr>
          <w:color w:val="7F7F7F" w:themeColor="text1" w:themeTint="80"/>
        </w:rPr>
        <w:t xml:space="preserve"> </w:t>
      </w:r>
      <w:r w:rsidRPr="00AD4F41">
        <w:t xml:space="preserve">tot een nadere detaillering van de planning </w:t>
      </w:r>
      <w:r w:rsidR="00F93277">
        <w:t xml:space="preserve">worden </w:t>
      </w:r>
      <w:r w:rsidRPr="00AD4F41">
        <w:t>gekomen.</w:t>
      </w:r>
      <w:r>
        <w:t xml:space="preserve"> De</w:t>
      </w:r>
      <w:r w:rsidR="00797640" w:rsidRPr="006B62A8">
        <w:t xml:space="preserve"> </w:t>
      </w:r>
      <w:r w:rsidR="00F27765">
        <w:t xml:space="preserve">aanpassing van de </w:t>
      </w:r>
      <w:r w:rsidR="00797640">
        <w:fldChar w:fldCharType="begin"/>
      </w:r>
      <w:r w:rsidR="00797640">
        <w:instrText xml:space="preserve"> REF  kabelsenofleidingen \h \* charformat </w:instrText>
      </w:r>
      <w:r w:rsidR="00797640">
        <w:fldChar w:fldCharType="separate"/>
      </w:r>
      <w:sdt>
        <w:sdtPr>
          <w:alias w:val="kies een item"/>
          <w:tag w:val="kies een item"/>
          <w:id w:val="-1909537058"/>
          <w:placeholder>
            <w:docPart w:val="4A3DB04EE8DA4198AEDAD7032137446F"/>
          </w:placeholder>
          <w:showingPlcHdr/>
          <w:comboBox>
            <w:listItem w:displayText="kabel" w:value="kabel"/>
            <w:listItem w:displayText="kabels" w:value="kabels"/>
            <w:listItem w:displayText="leiding" w:value="leiding"/>
            <w:listItem w:displayText="leidingen" w:value="leidingen"/>
            <w:listItem w:displayText="kabels en leidingen" w:value="kabels en leidingen"/>
          </w:comboBox>
        </w:sdtPr>
        <w:sdtContent>
          <w:r w:rsidR="00E83A8F" w:rsidRPr="00E83A8F">
            <w:t>kies: kabel(s) en/of leiding(en)</w:t>
          </w:r>
        </w:sdtContent>
      </w:sdt>
      <w:r w:rsidR="00797640">
        <w:fldChar w:fldCharType="end"/>
      </w:r>
      <w:r w:rsidR="00797640" w:rsidRPr="006B62A8">
        <w:t xml:space="preserve"> </w:t>
      </w:r>
      <w:r w:rsidR="00F27765">
        <w:t>dient</w:t>
      </w:r>
      <w:r>
        <w:t xml:space="preserve"> in ieder geval uiterlijk </w:t>
      </w:r>
      <w:sdt>
        <w:sdtPr>
          <w:id w:val="1454673949"/>
          <w:placeholder>
            <w:docPart w:val="6B826D65A9224D68A623B165C8DD4581"/>
          </w:placeholder>
          <w:showingPlcHdr/>
        </w:sdtPr>
        <w:sdtEndPr/>
        <w:sdtContent>
          <w:r w:rsidRPr="00D16A9E">
            <w:rPr>
              <w:rStyle w:val="Tekstvantijdelijkeaanduiding"/>
              <w:highlight w:val="yellow"/>
            </w:rPr>
            <w:t>uiterlijke datum verlegging gereed</w:t>
          </w:r>
        </w:sdtContent>
      </w:sdt>
      <w:r>
        <w:t xml:space="preserve"> </w:t>
      </w:r>
      <w:r w:rsidR="00F27765">
        <w:t>gereed</w:t>
      </w:r>
      <w:r>
        <w:t xml:space="preserve"> te zijn.</w:t>
      </w:r>
    </w:p>
    <w:p w:rsidR="00545A34" w:rsidRDefault="00545A34" w:rsidP="00545A34">
      <w:pPr>
        <w:pStyle w:val="Koptekst"/>
        <w:tabs>
          <w:tab w:val="clear" w:pos="9072"/>
          <w:tab w:val="left" w:pos="4536"/>
        </w:tabs>
        <w:rPr>
          <w:szCs w:val="22"/>
        </w:rPr>
      </w:pPr>
    </w:p>
    <w:p w:rsidR="00545A34" w:rsidRPr="00C65E56" w:rsidRDefault="00C65E56" w:rsidP="00545A34">
      <w:pPr>
        <w:pStyle w:val="Koptekst"/>
        <w:tabs>
          <w:tab w:val="clear" w:pos="9072"/>
          <w:tab w:val="left" w:pos="4536"/>
        </w:tabs>
        <w:rPr>
          <w:szCs w:val="22"/>
          <w:u w:val="single"/>
        </w:rPr>
      </w:pPr>
      <w:r w:rsidRPr="00C65E56">
        <w:rPr>
          <w:szCs w:val="22"/>
          <w:u w:val="single"/>
        </w:rPr>
        <w:t>Werkmethodiek en activiteiten</w:t>
      </w:r>
    </w:p>
    <w:p w:rsidR="00545A34" w:rsidRPr="00B21B0E" w:rsidRDefault="00545A34" w:rsidP="00545A34">
      <w:pPr>
        <w:pStyle w:val="Koptekst"/>
        <w:tabs>
          <w:tab w:val="clear" w:pos="9072"/>
          <w:tab w:val="left" w:pos="4536"/>
        </w:tabs>
        <w:rPr>
          <w:szCs w:val="22"/>
        </w:rPr>
      </w:pPr>
      <w:r w:rsidRPr="00B21B0E">
        <w:rPr>
          <w:szCs w:val="22"/>
        </w:rPr>
        <w:t>P</w:t>
      </w:r>
      <w:r w:rsidR="00075080">
        <w:rPr>
          <w:szCs w:val="22"/>
        </w:rPr>
        <w:t>rovincie Noord-</w:t>
      </w:r>
      <w:r w:rsidRPr="00B21B0E">
        <w:rPr>
          <w:szCs w:val="22"/>
        </w:rPr>
        <w:t>Holland stelt voor om de</w:t>
      </w:r>
      <w:r w:rsidR="00C052AA" w:rsidRPr="002C22C9">
        <w:t xml:space="preserve"> </w:t>
      </w:r>
      <w:r w:rsidR="00C052AA">
        <w:fldChar w:fldCharType="begin"/>
      </w:r>
      <w:r w:rsidR="00C052AA">
        <w:instrText xml:space="preserve"> REF  aanpassingen \h \* charformat </w:instrText>
      </w:r>
      <w:r w:rsidR="00C052AA">
        <w:fldChar w:fldCharType="separate"/>
      </w:r>
      <w:sdt>
        <w:sdtPr>
          <w:alias w:val="kies een item"/>
          <w:tag w:val="kies een item"/>
          <w:id w:val="-1317794773"/>
          <w:placeholder>
            <w:docPart w:val="87EC008A63DE456D82D35E5648E4977A"/>
          </w:placeholder>
          <w:showingPlcHdr/>
          <w:comboBox>
            <w:listItem w:displayText="aanpassing" w:value="aanpassing"/>
            <w:listItem w:displayText="aanpassingen" w:value="aanpassingen"/>
          </w:comboBox>
        </w:sdtPr>
        <w:sdtContent>
          <w:r w:rsidR="00E83A8F" w:rsidRPr="00E83A8F">
            <w:t>kies: aanpassing(en)</w:t>
          </w:r>
        </w:sdtContent>
      </w:sdt>
      <w:r w:rsidR="00C052AA">
        <w:fldChar w:fldCharType="end"/>
      </w:r>
      <w:r w:rsidR="00C052AA">
        <w:t xml:space="preserve"> </w:t>
      </w:r>
      <w:r w:rsidRPr="00B21B0E">
        <w:rPr>
          <w:szCs w:val="22"/>
        </w:rPr>
        <w:t>uit te voeren conform de werkmethodiek zoals vastgelegd in het Uitvoeringsprotocol Schadevergoeding Kabels en Leidingen d.d. 14 september 2001 met uitzondering van de artikel</w:t>
      </w:r>
      <w:r w:rsidR="009610F0">
        <w:rPr>
          <w:szCs w:val="22"/>
        </w:rPr>
        <w:t>en</w:t>
      </w:r>
      <w:r w:rsidRPr="00B21B0E">
        <w:rPr>
          <w:szCs w:val="22"/>
        </w:rPr>
        <w:t xml:space="preserve"> 6</w:t>
      </w:r>
      <w:r w:rsidR="009610F0">
        <w:rPr>
          <w:szCs w:val="22"/>
        </w:rPr>
        <w:t>.1 en 6.2</w:t>
      </w:r>
      <w:r w:rsidRPr="00B21B0E">
        <w:rPr>
          <w:szCs w:val="22"/>
        </w:rPr>
        <w:t xml:space="preserve"> (schadevergoeding op basis v</w:t>
      </w:r>
      <w:r w:rsidR="00303EEE">
        <w:rPr>
          <w:szCs w:val="22"/>
        </w:rPr>
        <w:t>an NKL 1999/Overeenkomst 1999)</w:t>
      </w:r>
      <w:r w:rsidR="00A46B60">
        <w:rPr>
          <w:szCs w:val="22"/>
        </w:rPr>
        <w:t xml:space="preserve">, </w:t>
      </w:r>
      <w:r w:rsidR="00A46B60" w:rsidRPr="00A46B60">
        <w:rPr>
          <w:szCs w:val="19"/>
        </w:rPr>
        <w:t>artikel 7 (schadevergoeding op basis van vaste prijs)</w:t>
      </w:r>
      <w:r w:rsidR="00303EEE">
        <w:rPr>
          <w:szCs w:val="22"/>
        </w:rPr>
        <w:t xml:space="preserve"> </w:t>
      </w:r>
      <w:r w:rsidRPr="00B21B0E">
        <w:rPr>
          <w:szCs w:val="22"/>
        </w:rPr>
        <w:t>en artikel 12 (geschillenregeling).</w:t>
      </w:r>
    </w:p>
    <w:p w:rsidR="00545A34" w:rsidRDefault="00545A34" w:rsidP="00545A34">
      <w:pPr>
        <w:pStyle w:val="Koptekst"/>
        <w:tabs>
          <w:tab w:val="clear" w:pos="9072"/>
          <w:tab w:val="left" w:pos="4536"/>
        </w:tabs>
        <w:rPr>
          <w:szCs w:val="22"/>
        </w:rPr>
      </w:pPr>
    </w:p>
    <w:p w:rsidR="00545A34" w:rsidRPr="00B21B0E" w:rsidRDefault="00545A34" w:rsidP="00361381">
      <w:pPr>
        <w:pStyle w:val="Koptekst"/>
        <w:tabs>
          <w:tab w:val="clear" w:pos="9072"/>
          <w:tab w:val="left" w:pos="4536"/>
        </w:tabs>
        <w:rPr>
          <w:szCs w:val="22"/>
        </w:rPr>
      </w:pPr>
      <w:r w:rsidRPr="00B21B0E">
        <w:rPr>
          <w:szCs w:val="22"/>
        </w:rPr>
        <w:t>In het kader van het opstellen van d</w:t>
      </w:r>
      <w:r w:rsidR="00667A2D">
        <w:rPr>
          <w:szCs w:val="22"/>
        </w:rPr>
        <w:t>e projectovereenstemming stelt p</w:t>
      </w:r>
      <w:r w:rsidRPr="00B21B0E">
        <w:rPr>
          <w:szCs w:val="22"/>
        </w:rPr>
        <w:t>rovincie Noord</w:t>
      </w:r>
      <w:r w:rsidR="00075080">
        <w:rPr>
          <w:szCs w:val="22"/>
        </w:rPr>
        <w:t>-</w:t>
      </w:r>
      <w:r w:rsidRPr="00B21B0E">
        <w:rPr>
          <w:szCs w:val="22"/>
        </w:rPr>
        <w:t>Holland de navolgende taakverdeling voor:</w:t>
      </w:r>
    </w:p>
    <w:p w:rsidR="00545A34" w:rsidRPr="00B21B0E" w:rsidRDefault="00545A34" w:rsidP="00361381">
      <w:pPr>
        <w:pStyle w:val="Koptekst"/>
        <w:tabs>
          <w:tab w:val="clear" w:pos="9072"/>
          <w:tab w:val="left" w:pos="4536"/>
        </w:tabs>
        <w:rPr>
          <w:szCs w:val="22"/>
        </w:rPr>
      </w:pPr>
    </w:p>
    <w:tbl>
      <w:tblPr>
        <w:tblW w:w="6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89"/>
        <w:gridCol w:w="3315"/>
      </w:tblGrid>
      <w:tr w:rsidR="00545A34" w:rsidRPr="00B21B0E" w:rsidTr="00361381">
        <w:tc>
          <w:tcPr>
            <w:tcW w:w="3489" w:type="dxa"/>
          </w:tcPr>
          <w:p w:rsidR="00545A34" w:rsidRPr="00B21B0E" w:rsidRDefault="00545A34" w:rsidP="00361381">
            <w:pPr>
              <w:pStyle w:val="Koptekst"/>
              <w:tabs>
                <w:tab w:val="clear" w:pos="9072"/>
                <w:tab w:val="left" w:pos="4536"/>
              </w:tabs>
              <w:rPr>
                <w:szCs w:val="22"/>
              </w:rPr>
            </w:pPr>
            <w:r w:rsidRPr="00B21B0E">
              <w:rPr>
                <w:szCs w:val="22"/>
              </w:rPr>
              <w:t>Activiteiten</w:t>
            </w:r>
          </w:p>
        </w:tc>
        <w:tc>
          <w:tcPr>
            <w:tcW w:w="3315" w:type="dxa"/>
          </w:tcPr>
          <w:p w:rsidR="00545A34" w:rsidRPr="00B21B0E" w:rsidRDefault="00545A34" w:rsidP="00361381">
            <w:pPr>
              <w:pStyle w:val="Koptekst"/>
              <w:tabs>
                <w:tab w:val="clear" w:pos="9072"/>
                <w:tab w:val="left" w:pos="4536"/>
              </w:tabs>
              <w:rPr>
                <w:szCs w:val="22"/>
              </w:rPr>
            </w:pPr>
            <w:r w:rsidRPr="00B21B0E">
              <w:rPr>
                <w:szCs w:val="22"/>
              </w:rPr>
              <w:t>Door</w:t>
            </w:r>
          </w:p>
        </w:tc>
      </w:tr>
      <w:tr w:rsidR="00545A34" w:rsidRPr="00B21B0E" w:rsidTr="00361381">
        <w:tc>
          <w:tcPr>
            <w:tcW w:w="3489" w:type="dxa"/>
          </w:tcPr>
          <w:p w:rsidR="00545A34" w:rsidRPr="00B21B0E" w:rsidRDefault="00545A34" w:rsidP="00361381">
            <w:pPr>
              <w:pStyle w:val="Koptekst"/>
              <w:tabs>
                <w:tab w:val="clear" w:pos="9072"/>
                <w:tab w:val="left" w:pos="4536"/>
              </w:tabs>
              <w:rPr>
                <w:szCs w:val="22"/>
              </w:rPr>
            </w:pPr>
            <w:r w:rsidRPr="00B21B0E">
              <w:rPr>
                <w:szCs w:val="22"/>
              </w:rPr>
              <w:t>Vervaardigen definitief ontwerp gebaseerd op voornoemd tracé</w:t>
            </w:r>
          </w:p>
        </w:tc>
        <w:tc>
          <w:tcPr>
            <w:tcW w:w="3315" w:type="dxa"/>
          </w:tcPr>
          <w:p w:rsidR="00545A34" w:rsidRPr="00B21B0E" w:rsidRDefault="00E83A8F" w:rsidP="00361381">
            <w:pPr>
              <w:pStyle w:val="Koptekst"/>
              <w:tabs>
                <w:tab w:val="clear" w:pos="9072"/>
                <w:tab w:val="left" w:pos="4536"/>
              </w:tabs>
              <w:rPr>
                <w:szCs w:val="22"/>
              </w:rPr>
            </w:pPr>
            <w:sdt>
              <w:sdtPr>
                <w:id w:val="-315962872"/>
                <w:placeholder>
                  <w:docPart w:val="154B7A7F65934DBF86988310497A8DA9"/>
                </w:placeholder>
                <w:temporary/>
                <w:showingPlcHdr/>
              </w:sdtPr>
              <w:sdtEndPr/>
              <w:sdtContent>
                <w:r w:rsidR="00CC3E94" w:rsidRPr="00CC3E94">
                  <w:rPr>
                    <w:rStyle w:val="Tekstvantijdelijkeaanduiding"/>
                    <w:highlight w:val="yellow"/>
                  </w:rPr>
                  <w:t>netbeheerder</w:t>
                </w:r>
              </w:sdtContent>
            </w:sdt>
          </w:p>
        </w:tc>
      </w:tr>
      <w:tr w:rsidR="00545A34" w:rsidRPr="00B21B0E" w:rsidTr="00361381">
        <w:tc>
          <w:tcPr>
            <w:tcW w:w="3489" w:type="dxa"/>
          </w:tcPr>
          <w:p w:rsidR="00545A34" w:rsidRPr="00B21B0E" w:rsidRDefault="00545A34" w:rsidP="00361381">
            <w:pPr>
              <w:pStyle w:val="Koptekst"/>
              <w:tabs>
                <w:tab w:val="clear" w:pos="9072"/>
                <w:tab w:val="left" w:pos="4536"/>
              </w:tabs>
              <w:rPr>
                <w:szCs w:val="22"/>
              </w:rPr>
            </w:pPr>
            <w:r w:rsidRPr="00B21B0E">
              <w:rPr>
                <w:szCs w:val="22"/>
              </w:rPr>
              <w:t>Opstellen planning</w:t>
            </w:r>
          </w:p>
        </w:tc>
        <w:tc>
          <w:tcPr>
            <w:tcW w:w="3315" w:type="dxa"/>
          </w:tcPr>
          <w:p w:rsidR="00545A34" w:rsidRPr="00B21B0E" w:rsidRDefault="00E83A8F" w:rsidP="00361381">
            <w:pPr>
              <w:pStyle w:val="Koptekst"/>
              <w:tabs>
                <w:tab w:val="clear" w:pos="9072"/>
                <w:tab w:val="left" w:pos="4536"/>
              </w:tabs>
              <w:rPr>
                <w:szCs w:val="22"/>
              </w:rPr>
            </w:pPr>
            <w:sdt>
              <w:sdtPr>
                <w:id w:val="1252938140"/>
                <w:placeholder>
                  <w:docPart w:val="02A792C02E6C4A2883CAE9FAA1BFDC54"/>
                </w:placeholder>
                <w:temporary/>
                <w:showingPlcHdr/>
              </w:sdtPr>
              <w:sdtEndPr/>
              <w:sdtContent>
                <w:r w:rsidR="00CC3E94" w:rsidRPr="00CC3E94">
                  <w:rPr>
                    <w:rStyle w:val="Tekstvantijdelijkeaanduiding"/>
                    <w:highlight w:val="yellow"/>
                  </w:rPr>
                  <w:t>netbeheerder</w:t>
                </w:r>
              </w:sdtContent>
            </w:sdt>
            <w:r w:rsidR="00545A34">
              <w:t xml:space="preserve"> </w:t>
            </w:r>
            <w:r w:rsidR="00545A34" w:rsidRPr="00B21B0E">
              <w:rPr>
                <w:szCs w:val="22"/>
              </w:rPr>
              <w:t xml:space="preserve">samen met </w:t>
            </w:r>
            <w:r w:rsidR="00667A2D">
              <w:rPr>
                <w:szCs w:val="22"/>
              </w:rPr>
              <w:t>p</w:t>
            </w:r>
            <w:r w:rsidR="00075080">
              <w:rPr>
                <w:szCs w:val="22"/>
              </w:rPr>
              <w:t>rovincie Noord-</w:t>
            </w:r>
            <w:r w:rsidR="000F68AD">
              <w:rPr>
                <w:szCs w:val="22"/>
              </w:rPr>
              <w:t>Holland</w:t>
            </w:r>
          </w:p>
        </w:tc>
      </w:tr>
      <w:tr w:rsidR="00545A34" w:rsidRPr="00B21B0E" w:rsidTr="00361381">
        <w:tc>
          <w:tcPr>
            <w:tcW w:w="3489" w:type="dxa"/>
          </w:tcPr>
          <w:p w:rsidR="00545A34" w:rsidRPr="00B21B0E" w:rsidRDefault="00545A34" w:rsidP="00361381">
            <w:pPr>
              <w:pStyle w:val="Koptekst"/>
              <w:tabs>
                <w:tab w:val="clear" w:pos="9072"/>
                <w:tab w:val="left" w:pos="4536"/>
              </w:tabs>
              <w:rPr>
                <w:szCs w:val="22"/>
              </w:rPr>
            </w:pPr>
            <w:r w:rsidRPr="00B21B0E">
              <w:rPr>
                <w:szCs w:val="22"/>
              </w:rPr>
              <w:t xml:space="preserve">Opstellen kostenraming bij definitief ontwerp  </w:t>
            </w:r>
          </w:p>
        </w:tc>
        <w:tc>
          <w:tcPr>
            <w:tcW w:w="3315" w:type="dxa"/>
          </w:tcPr>
          <w:p w:rsidR="00545A34" w:rsidRPr="00B21B0E" w:rsidRDefault="00E83A8F" w:rsidP="00361381">
            <w:pPr>
              <w:pStyle w:val="Koptekst"/>
              <w:tabs>
                <w:tab w:val="clear" w:pos="9072"/>
                <w:tab w:val="left" w:pos="4536"/>
              </w:tabs>
              <w:rPr>
                <w:szCs w:val="22"/>
              </w:rPr>
            </w:pPr>
            <w:sdt>
              <w:sdtPr>
                <w:id w:val="652641646"/>
                <w:placeholder>
                  <w:docPart w:val="6EF13FA1B27540CEB3167099844F1BF1"/>
                </w:placeholder>
                <w:temporary/>
                <w:showingPlcHdr/>
              </w:sdtPr>
              <w:sdtEndPr/>
              <w:sdtContent>
                <w:r w:rsidR="00CC3E94" w:rsidRPr="00CC3E94">
                  <w:rPr>
                    <w:rStyle w:val="Tekstvantijdelijkeaanduiding"/>
                    <w:highlight w:val="yellow"/>
                  </w:rPr>
                  <w:t>netbeheerder</w:t>
                </w:r>
              </w:sdtContent>
            </w:sdt>
          </w:p>
        </w:tc>
      </w:tr>
      <w:tr w:rsidR="00545A34" w:rsidRPr="00B21B0E" w:rsidTr="00361381">
        <w:tc>
          <w:tcPr>
            <w:tcW w:w="3489" w:type="dxa"/>
          </w:tcPr>
          <w:p w:rsidR="00545A34" w:rsidRPr="00B21B0E" w:rsidRDefault="00545A34" w:rsidP="00361381">
            <w:pPr>
              <w:pStyle w:val="Koptekst"/>
              <w:tabs>
                <w:tab w:val="clear" w:pos="9072"/>
                <w:tab w:val="left" w:pos="4536"/>
              </w:tabs>
              <w:rPr>
                <w:szCs w:val="22"/>
              </w:rPr>
            </w:pPr>
            <w:r w:rsidRPr="00B21B0E">
              <w:rPr>
                <w:szCs w:val="22"/>
              </w:rPr>
              <w:t>Vaststellen rechtsposities en opstellen overzicht rechtsposities van de voornoemde aan te passen leiding</w:t>
            </w:r>
          </w:p>
        </w:tc>
        <w:tc>
          <w:tcPr>
            <w:tcW w:w="3315" w:type="dxa"/>
          </w:tcPr>
          <w:p w:rsidR="00545A34" w:rsidRPr="00B21B0E" w:rsidRDefault="00075080" w:rsidP="00361381">
            <w:pPr>
              <w:pStyle w:val="Koptekst"/>
              <w:tabs>
                <w:tab w:val="clear" w:pos="9072"/>
                <w:tab w:val="left" w:pos="4536"/>
              </w:tabs>
              <w:rPr>
                <w:szCs w:val="22"/>
              </w:rPr>
            </w:pPr>
            <w:r>
              <w:rPr>
                <w:szCs w:val="22"/>
              </w:rPr>
              <w:t>Provincie Noord-</w:t>
            </w:r>
            <w:r w:rsidR="00545A34" w:rsidRPr="00B21B0E">
              <w:rPr>
                <w:szCs w:val="22"/>
              </w:rPr>
              <w:t>Holland</w:t>
            </w:r>
          </w:p>
        </w:tc>
      </w:tr>
      <w:tr w:rsidR="00545A34" w:rsidRPr="00B21B0E" w:rsidTr="00361381">
        <w:trPr>
          <w:trHeight w:val="323"/>
        </w:trPr>
        <w:tc>
          <w:tcPr>
            <w:tcW w:w="3489" w:type="dxa"/>
          </w:tcPr>
          <w:p w:rsidR="00545A34" w:rsidRPr="00B21B0E" w:rsidRDefault="00545A34" w:rsidP="00361381">
            <w:pPr>
              <w:pStyle w:val="Koptekst"/>
              <w:tabs>
                <w:tab w:val="clear" w:pos="9072"/>
                <w:tab w:val="left" w:pos="4536"/>
              </w:tabs>
              <w:rPr>
                <w:szCs w:val="22"/>
              </w:rPr>
            </w:pPr>
            <w:r w:rsidRPr="00B21B0E">
              <w:rPr>
                <w:szCs w:val="22"/>
              </w:rPr>
              <w:t xml:space="preserve">Opstellen projectovereenstemming </w:t>
            </w:r>
          </w:p>
        </w:tc>
        <w:tc>
          <w:tcPr>
            <w:tcW w:w="3315" w:type="dxa"/>
          </w:tcPr>
          <w:p w:rsidR="00545A34" w:rsidRPr="00B21B0E" w:rsidRDefault="00075080" w:rsidP="00361381">
            <w:pPr>
              <w:pStyle w:val="Koptekst"/>
              <w:tabs>
                <w:tab w:val="clear" w:pos="9072"/>
                <w:tab w:val="left" w:pos="4536"/>
              </w:tabs>
              <w:rPr>
                <w:szCs w:val="22"/>
              </w:rPr>
            </w:pPr>
            <w:r>
              <w:rPr>
                <w:szCs w:val="22"/>
              </w:rPr>
              <w:t>Provincie Noord-</w:t>
            </w:r>
            <w:r w:rsidR="00545A34" w:rsidRPr="00B21B0E">
              <w:rPr>
                <w:szCs w:val="22"/>
              </w:rPr>
              <w:t>Holland</w:t>
            </w:r>
          </w:p>
        </w:tc>
      </w:tr>
    </w:tbl>
    <w:p w:rsidR="00545A34" w:rsidRPr="001A3C40" w:rsidRDefault="00545A34" w:rsidP="00361381">
      <w:pPr>
        <w:pStyle w:val="Koptekst"/>
        <w:tabs>
          <w:tab w:val="clear" w:pos="9072"/>
          <w:tab w:val="left" w:pos="4536"/>
        </w:tabs>
        <w:rPr>
          <w:szCs w:val="22"/>
        </w:rPr>
      </w:pPr>
    </w:p>
    <w:p w:rsidR="009610F0" w:rsidRPr="009610F0" w:rsidRDefault="009610F0" w:rsidP="00361381">
      <w:pPr>
        <w:pStyle w:val="Koptekst"/>
        <w:tabs>
          <w:tab w:val="clear" w:pos="9072"/>
          <w:tab w:val="left" w:pos="4536"/>
        </w:tabs>
        <w:rPr>
          <w:szCs w:val="22"/>
          <w:u w:val="single"/>
        </w:rPr>
      </w:pPr>
      <w:r>
        <w:rPr>
          <w:szCs w:val="22"/>
          <w:u w:val="single"/>
        </w:rPr>
        <w:t>Nadeelcompensatie</w:t>
      </w:r>
    </w:p>
    <w:p w:rsidR="00545A34" w:rsidRPr="00B21B0E" w:rsidRDefault="00545A34" w:rsidP="00361381">
      <w:pPr>
        <w:pStyle w:val="Koptekst"/>
        <w:tabs>
          <w:tab w:val="clear" w:pos="9072"/>
          <w:tab w:val="left" w:pos="4536"/>
        </w:tabs>
        <w:rPr>
          <w:szCs w:val="22"/>
        </w:rPr>
      </w:pPr>
      <w:r w:rsidRPr="00B21B0E">
        <w:rPr>
          <w:szCs w:val="22"/>
        </w:rPr>
        <w:t xml:space="preserve">Naar aanleiding van dit verzoek tot aanpassing </w:t>
      </w:r>
      <w:r w:rsidRPr="00815B03">
        <w:rPr>
          <w:color w:val="FF0000"/>
          <w:szCs w:val="22"/>
        </w:rPr>
        <w:t xml:space="preserve">en de daarmee gepaard gaande intrekking van de vergunningen op basis waarop de te verleggen </w:t>
      </w:r>
      <w:r w:rsidR="00797640" w:rsidRPr="006B62A8">
        <w:t xml:space="preserve"> </w:t>
      </w:r>
      <w:r w:rsidR="00797640">
        <w:fldChar w:fldCharType="begin"/>
      </w:r>
      <w:r w:rsidR="00797640">
        <w:instrText xml:space="preserve"> REF  kabelsenofleidingen \h \* charformat </w:instrText>
      </w:r>
      <w:r w:rsidR="00797640">
        <w:fldChar w:fldCharType="separate"/>
      </w:r>
      <w:sdt>
        <w:sdtPr>
          <w:alias w:val="kies een item"/>
          <w:tag w:val="kies een item"/>
          <w:id w:val="145253222"/>
          <w:placeholder>
            <w:docPart w:val="345C8E5D0A094214BF506F5CAFFA2BFA"/>
          </w:placeholder>
          <w:showingPlcHdr/>
          <w:comboBox>
            <w:listItem w:displayText="kabel" w:value="kabel"/>
            <w:listItem w:displayText="kabels" w:value="kabels"/>
            <w:listItem w:displayText="leiding" w:value="leiding"/>
            <w:listItem w:displayText="leidingen" w:value="leidingen"/>
            <w:listItem w:displayText="kabels en leidingen" w:value="kabels en leidingen"/>
          </w:comboBox>
        </w:sdtPr>
        <w:sdtContent>
          <w:r w:rsidR="00E83A8F" w:rsidRPr="00E83A8F">
            <w:t>kies: kabel(s) en/of leiding(en)</w:t>
          </w:r>
        </w:sdtContent>
      </w:sdt>
      <w:r w:rsidR="00797640">
        <w:fldChar w:fldCharType="end"/>
      </w:r>
      <w:r w:rsidR="00797640">
        <w:t xml:space="preserve"> </w:t>
      </w:r>
      <w:r w:rsidR="00797640">
        <w:fldChar w:fldCharType="begin"/>
      </w:r>
      <w:r w:rsidR="00797640">
        <w:instrText xml:space="preserve"> REF  iszijn \h \* charformat </w:instrText>
      </w:r>
      <w:r w:rsidR="00797640">
        <w:fldChar w:fldCharType="separate"/>
      </w:r>
      <w:sdt>
        <w:sdtPr>
          <w:alias w:val="kies een item"/>
          <w:tag w:val="kies een item"/>
          <w:id w:val="-1509353836"/>
          <w:placeholder>
            <w:docPart w:val="9B218B9961C6454DA6101A3CB2FADBF2"/>
          </w:placeholder>
          <w:showingPlcHdr/>
          <w:comboBox>
            <w:listItem w:displayText="is" w:value="is"/>
            <w:listItem w:displayText="zijn" w:value="zijn"/>
          </w:comboBox>
        </w:sdtPr>
        <w:sdtContent>
          <w:r w:rsidR="00E83A8F" w:rsidRPr="00E83A8F">
            <w:t>is/zijn</w:t>
          </w:r>
        </w:sdtContent>
      </w:sdt>
      <w:r w:rsidR="00797640">
        <w:fldChar w:fldCharType="end"/>
      </w:r>
      <w:r w:rsidR="00797640">
        <w:t xml:space="preserve"> </w:t>
      </w:r>
      <w:r w:rsidRPr="00815B03">
        <w:rPr>
          <w:color w:val="FF0000"/>
          <w:szCs w:val="22"/>
        </w:rPr>
        <w:t>gelegen,</w:t>
      </w:r>
      <w:r w:rsidRPr="00B21B0E">
        <w:rPr>
          <w:szCs w:val="22"/>
        </w:rPr>
        <w:t xml:space="preserve"> kunt u bij </w:t>
      </w:r>
      <w:r w:rsidR="00667A2D">
        <w:rPr>
          <w:szCs w:val="22"/>
        </w:rPr>
        <w:t>p</w:t>
      </w:r>
      <w:r w:rsidR="00872BCA">
        <w:rPr>
          <w:szCs w:val="22"/>
        </w:rPr>
        <w:t>rovincie Noord-</w:t>
      </w:r>
      <w:r w:rsidRPr="00B21B0E">
        <w:rPr>
          <w:szCs w:val="22"/>
        </w:rPr>
        <w:t>Holland een verzoek indienen voor nadeelcompensatie.</w:t>
      </w:r>
    </w:p>
    <w:p w:rsidR="009610F0" w:rsidRDefault="009610F0" w:rsidP="00361381">
      <w:pPr>
        <w:pStyle w:val="Koptekst"/>
        <w:tabs>
          <w:tab w:val="clear" w:pos="9072"/>
          <w:tab w:val="left" w:pos="4536"/>
        </w:tabs>
        <w:rPr>
          <w:szCs w:val="22"/>
        </w:rPr>
      </w:pPr>
    </w:p>
    <w:p w:rsidR="00545A34" w:rsidRDefault="00545A34" w:rsidP="00361381">
      <w:pPr>
        <w:pStyle w:val="Koptekst"/>
        <w:tabs>
          <w:tab w:val="clear" w:pos="9072"/>
          <w:tab w:val="left" w:pos="4536"/>
        </w:tabs>
        <w:rPr>
          <w:szCs w:val="22"/>
        </w:rPr>
      </w:pPr>
      <w:r w:rsidRPr="00B21B0E">
        <w:rPr>
          <w:szCs w:val="22"/>
        </w:rPr>
        <w:t>Het toekennen</w:t>
      </w:r>
      <w:r w:rsidR="00667A2D">
        <w:rPr>
          <w:szCs w:val="22"/>
        </w:rPr>
        <w:t xml:space="preserve"> van nadeelcompensatie door p</w:t>
      </w:r>
      <w:r w:rsidR="00075080">
        <w:rPr>
          <w:szCs w:val="22"/>
        </w:rPr>
        <w:t>rovincie Noord-</w:t>
      </w:r>
      <w:r w:rsidRPr="00B21B0E">
        <w:rPr>
          <w:szCs w:val="22"/>
        </w:rPr>
        <w:t xml:space="preserve">Holland wordt gebaseerd op de schadevergoedingsregeling zoals bepaald in de in te trekken vergunning. </w:t>
      </w:r>
      <w:r w:rsidR="00AE041E" w:rsidRPr="00AE041E">
        <w:rPr>
          <w:szCs w:val="22"/>
        </w:rPr>
        <w:t>Indien er geen sprake is van het intrekken van een vergunning, of indien er in de ingetrokken vergunning geen schadevergoedingsregeling is opgenomen, wordt het toekennen van nadeelcompe</w:t>
      </w:r>
      <w:r w:rsidR="00667A2D">
        <w:rPr>
          <w:szCs w:val="22"/>
        </w:rPr>
        <w:t>nsatie gebaseerd op de door p</w:t>
      </w:r>
      <w:r w:rsidR="00AE041E" w:rsidRPr="00AE041E">
        <w:rPr>
          <w:szCs w:val="22"/>
        </w:rPr>
        <w:t>rovincie Noord</w:t>
      </w:r>
      <w:r w:rsidR="00872BCA">
        <w:rPr>
          <w:szCs w:val="22"/>
        </w:rPr>
        <w:t>-</w:t>
      </w:r>
      <w:r w:rsidR="00AE041E" w:rsidRPr="00AE041E">
        <w:rPr>
          <w:szCs w:val="22"/>
        </w:rPr>
        <w:t>Holland van toepassing verklaarde nadeelcompensatieregeling.</w:t>
      </w:r>
    </w:p>
    <w:p w:rsidR="00AE041E" w:rsidRDefault="00AE041E" w:rsidP="00361381">
      <w:pPr>
        <w:pStyle w:val="Koptekst"/>
        <w:tabs>
          <w:tab w:val="clear" w:pos="9072"/>
          <w:tab w:val="left" w:pos="4536"/>
        </w:tabs>
        <w:rPr>
          <w:szCs w:val="22"/>
        </w:rPr>
      </w:pPr>
    </w:p>
    <w:p w:rsidR="00545A34" w:rsidRPr="00C17421" w:rsidRDefault="00545A34" w:rsidP="00361381">
      <w:pPr>
        <w:pStyle w:val="Koptekst"/>
        <w:tabs>
          <w:tab w:val="clear" w:pos="9072"/>
          <w:tab w:val="left" w:pos="4536"/>
        </w:tabs>
        <w:rPr>
          <w:szCs w:val="22"/>
          <w:u w:val="single"/>
        </w:rPr>
      </w:pPr>
      <w:r w:rsidRPr="00C17421">
        <w:rPr>
          <w:szCs w:val="22"/>
          <w:u w:val="single"/>
        </w:rPr>
        <w:t>Kostenverdelingsvoorstellen:</w:t>
      </w:r>
    </w:p>
    <w:p w:rsidR="00545A34" w:rsidRDefault="00545A34" w:rsidP="00361381">
      <w:pPr>
        <w:pStyle w:val="Koptekst"/>
        <w:tabs>
          <w:tab w:val="clear" w:pos="9072"/>
          <w:tab w:val="left" w:pos="4536"/>
        </w:tabs>
        <w:rPr>
          <w:szCs w:val="22"/>
        </w:rPr>
      </w:pPr>
      <w:r w:rsidRPr="00F71EB2">
        <w:rPr>
          <w:szCs w:val="22"/>
        </w:rPr>
        <w:lastRenderedPageBreak/>
        <w:t xml:space="preserve">Per aan te </w:t>
      </w:r>
      <w:r w:rsidR="00797640">
        <w:rPr>
          <w:szCs w:val="22"/>
        </w:rPr>
        <w:t xml:space="preserve">passen </w:t>
      </w:r>
      <w:bookmarkStart w:id="3" w:name="kabelofleiding"/>
      <w:sdt>
        <w:sdtPr>
          <w:alias w:val="kies een item"/>
          <w:tag w:val="kies een item"/>
          <w:id w:val="-1951081808"/>
          <w:placeholder>
            <w:docPart w:val="B0287793272C452B94E1291CDBA670DF"/>
          </w:placeholder>
          <w:showingPlcHdr/>
          <w:comboBox>
            <w:listItem w:displayText="kabel" w:value="kabel"/>
            <w:listItem w:displayText="leiding" w:value="leiding"/>
            <w:listItem w:displayText="kabel/leiding" w:value="kabel/leiding"/>
          </w:comboBox>
        </w:sdtPr>
        <w:sdtEndPr/>
        <w:sdtContent>
          <w:r w:rsidR="00797640">
            <w:rPr>
              <w:rStyle w:val="Tekstvantijdelijkeaanduiding"/>
              <w:highlight w:val="yellow"/>
            </w:rPr>
            <w:t>k</w:t>
          </w:r>
          <w:r w:rsidR="00797640" w:rsidRPr="00BB29A7">
            <w:rPr>
              <w:rStyle w:val="Tekstvantijdelijkeaanduiding"/>
              <w:highlight w:val="yellow"/>
            </w:rPr>
            <w:t>ies: kabel/leiding</w:t>
          </w:r>
        </w:sdtContent>
      </w:sdt>
      <w:bookmarkEnd w:id="3"/>
      <w:r w:rsidR="00797640">
        <w:rPr>
          <w:szCs w:val="22"/>
        </w:rPr>
        <w:t xml:space="preserve"> is</w:t>
      </w:r>
      <w:r w:rsidRPr="00F71EB2">
        <w:rPr>
          <w:szCs w:val="22"/>
        </w:rPr>
        <w:t xml:space="preserve"> door </w:t>
      </w:r>
      <w:r w:rsidR="00872BCA">
        <w:rPr>
          <w:szCs w:val="22"/>
        </w:rPr>
        <w:t>mij</w:t>
      </w:r>
      <w:r w:rsidRPr="00F71EB2">
        <w:rPr>
          <w:szCs w:val="22"/>
        </w:rPr>
        <w:t xml:space="preserve"> een </w:t>
      </w:r>
      <w:r w:rsidR="00872BCA">
        <w:rPr>
          <w:szCs w:val="22"/>
        </w:rPr>
        <w:t>p</w:t>
      </w:r>
      <w:r w:rsidR="00F71EB2" w:rsidRPr="00F71EB2">
        <w:rPr>
          <w:szCs w:val="22"/>
        </w:rPr>
        <w:t>lot gegenereerd waarop te zien is</w:t>
      </w:r>
      <w:r w:rsidRPr="00F71EB2">
        <w:rPr>
          <w:szCs w:val="22"/>
        </w:rPr>
        <w:t xml:space="preserve"> op welke percelen de</w:t>
      </w:r>
      <w:r w:rsidR="00797640">
        <w:rPr>
          <w:szCs w:val="22"/>
        </w:rPr>
        <w:t xml:space="preserve"> </w:t>
      </w:r>
      <w:r w:rsidR="00797640">
        <w:rPr>
          <w:szCs w:val="22"/>
        </w:rPr>
        <w:fldChar w:fldCharType="begin"/>
      </w:r>
      <w:r w:rsidR="00797640">
        <w:rPr>
          <w:szCs w:val="22"/>
        </w:rPr>
        <w:instrText xml:space="preserve"> REF  kabelofleiding \h \* charformat </w:instrText>
      </w:r>
      <w:r w:rsidR="00797640">
        <w:rPr>
          <w:szCs w:val="22"/>
        </w:rPr>
      </w:r>
      <w:r w:rsidR="00797640">
        <w:rPr>
          <w:szCs w:val="22"/>
        </w:rPr>
        <w:fldChar w:fldCharType="separate"/>
      </w:r>
      <w:sdt>
        <w:sdtPr>
          <w:rPr>
            <w:szCs w:val="22"/>
          </w:rPr>
          <w:alias w:val="kies een item"/>
          <w:tag w:val="kies een item"/>
          <w:id w:val="-141344028"/>
          <w:placeholder>
            <w:docPart w:val="566477ED1E8840BDB625A9846428A574"/>
          </w:placeholder>
          <w:showingPlcHdr/>
          <w:comboBox>
            <w:listItem w:displayText="kabel" w:value="kabel"/>
            <w:listItem w:displayText="leiding" w:value="leiding"/>
            <w:listItem w:displayText="kabel/leiding" w:value="kabel/leiding"/>
          </w:comboBox>
        </w:sdtPr>
        <w:sdtContent>
          <w:r w:rsidR="00E83A8F" w:rsidRPr="00E83A8F">
            <w:rPr>
              <w:szCs w:val="22"/>
            </w:rPr>
            <w:t>kies: kabel/leiding</w:t>
          </w:r>
        </w:sdtContent>
      </w:sdt>
      <w:r w:rsidR="00797640">
        <w:rPr>
          <w:szCs w:val="22"/>
        </w:rPr>
        <w:fldChar w:fldCharType="end"/>
      </w:r>
      <w:r w:rsidR="00797640">
        <w:rPr>
          <w:szCs w:val="22"/>
        </w:rPr>
        <w:t xml:space="preserve"> </w:t>
      </w:r>
      <w:r w:rsidRPr="00F71EB2">
        <w:rPr>
          <w:szCs w:val="22"/>
        </w:rPr>
        <w:t>ligt en wie de eigenaar van het perceel is, dan wel of</w:t>
      </w:r>
      <w:r w:rsidR="00AE041E">
        <w:rPr>
          <w:szCs w:val="22"/>
        </w:rPr>
        <w:t xml:space="preserve"> de</w:t>
      </w:r>
      <w:r w:rsidR="00797640">
        <w:rPr>
          <w:szCs w:val="22"/>
        </w:rPr>
        <w:t xml:space="preserve"> </w:t>
      </w:r>
      <w:r w:rsidR="00797640">
        <w:rPr>
          <w:szCs w:val="22"/>
        </w:rPr>
        <w:fldChar w:fldCharType="begin"/>
      </w:r>
      <w:r w:rsidR="00797640">
        <w:rPr>
          <w:szCs w:val="22"/>
        </w:rPr>
        <w:instrText xml:space="preserve"> REF  kabelofleiding \h \* charformat </w:instrText>
      </w:r>
      <w:r w:rsidR="00797640">
        <w:rPr>
          <w:szCs w:val="22"/>
        </w:rPr>
      </w:r>
      <w:r w:rsidR="00797640">
        <w:rPr>
          <w:szCs w:val="22"/>
        </w:rPr>
        <w:fldChar w:fldCharType="separate"/>
      </w:r>
      <w:sdt>
        <w:sdtPr>
          <w:rPr>
            <w:szCs w:val="22"/>
          </w:rPr>
          <w:alias w:val="kies een item"/>
          <w:tag w:val="kies een item"/>
          <w:id w:val="-632180366"/>
          <w:placeholder>
            <w:docPart w:val="984B17A66145451EB9449AFBD91E580E"/>
          </w:placeholder>
          <w:showingPlcHdr/>
          <w:comboBox>
            <w:listItem w:displayText="kabel" w:value="kabel"/>
            <w:listItem w:displayText="leiding" w:value="leiding"/>
            <w:listItem w:displayText="kabel/leiding" w:value="kabel/leiding"/>
          </w:comboBox>
        </w:sdtPr>
        <w:sdtContent>
          <w:r w:rsidR="00E83A8F" w:rsidRPr="00E83A8F">
            <w:rPr>
              <w:szCs w:val="22"/>
            </w:rPr>
            <w:t>kies: kabel/leiding</w:t>
          </w:r>
        </w:sdtContent>
      </w:sdt>
      <w:r w:rsidR="00797640">
        <w:rPr>
          <w:szCs w:val="22"/>
        </w:rPr>
        <w:fldChar w:fldCharType="end"/>
      </w:r>
      <w:r w:rsidR="00797640">
        <w:rPr>
          <w:szCs w:val="22"/>
        </w:rPr>
        <w:t xml:space="preserve"> </w:t>
      </w:r>
      <w:r w:rsidR="00AE041E">
        <w:rPr>
          <w:szCs w:val="22"/>
        </w:rPr>
        <w:t>binnen beheer</w:t>
      </w:r>
      <w:r w:rsidRPr="00F71EB2">
        <w:rPr>
          <w:szCs w:val="22"/>
        </w:rPr>
        <w:t xml:space="preserve">gebied ligt. </w:t>
      </w:r>
      <w:r w:rsidR="00F71EB2" w:rsidRPr="00F71EB2">
        <w:rPr>
          <w:szCs w:val="22"/>
        </w:rPr>
        <w:t xml:space="preserve">Op basis van de rechtsposities en </w:t>
      </w:r>
      <w:r w:rsidR="00AE041E">
        <w:rPr>
          <w:szCs w:val="22"/>
        </w:rPr>
        <w:t>de nadeelcompensatie</w:t>
      </w:r>
      <w:r w:rsidR="00F71EB2" w:rsidRPr="00F71EB2">
        <w:rPr>
          <w:szCs w:val="22"/>
        </w:rPr>
        <w:t>regeling</w:t>
      </w:r>
      <w:r w:rsidR="00AE041E">
        <w:rPr>
          <w:szCs w:val="22"/>
        </w:rPr>
        <w:t>, alsmede</w:t>
      </w:r>
      <w:r w:rsidR="00F71EB2" w:rsidRPr="00F71EB2">
        <w:rPr>
          <w:szCs w:val="22"/>
        </w:rPr>
        <w:t xml:space="preserve"> het met u besproken tracé</w:t>
      </w:r>
      <w:r w:rsidR="00AE041E">
        <w:rPr>
          <w:szCs w:val="22"/>
        </w:rPr>
        <w:t>,</w:t>
      </w:r>
      <w:r w:rsidR="00F71EB2" w:rsidRPr="00F71EB2">
        <w:rPr>
          <w:szCs w:val="22"/>
        </w:rPr>
        <w:t xml:space="preserve"> is een </w:t>
      </w:r>
      <w:r w:rsidRPr="00F71EB2">
        <w:rPr>
          <w:szCs w:val="22"/>
        </w:rPr>
        <w:t xml:space="preserve">kosten verdeel voorstel </w:t>
      </w:r>
      <w:r w:rsidR="00F71EB2" w:rsidRPr="00F71EB2">
        <w:rPr>
          <w:szCs w:val="22"/>
        </w:rPr>
        <w:t>opgesteld en bijgevoegd.</w:t>
      </w:r>
    </w:p>
    <w:p w:rsidR="00545A34" w:rsidRDefault="00545A34" w:rsidP="00361381">
      <w:pPr>
        <w:pStyle w:val="Koptekst"/>
        <w:tabs>
          <w:tab w:val="clear" w:pos="9072"/>
          <w:tab w:val="left" w:pos="4536"/>
        </w:tabs>
        <w:rPr>
          <w:szCs w:val="22"/>
        </w:rPr>
      </w:pPr>
    </w:p>
    <w:p w:rsidR="00071765" w:rsidRDefault="00872BCA" w:rsidP="00361381">
      <w:pPr>
        <w:pStyle w:val="Koptekst"/>
        <w:tabs>
          <w:tab w:val="clear" w:pos="9072"/>
          <w:tab w:val="left" w:pos="4536"/>
        </w:tabs>
        <w:rPr>
          <w:szCs w:val="22"/>
        </w:rPr>
      </w:pPr>
      <w:r>
        <w:rPr>
          <w:szCs w:val="22"/>
        </w:rPr>
        <w:t>Hierbij merk ik</w:t>
      </w:r>
      <w:r w:rsidR="00545A34" w:rsidRPr="0096216E">
        <w:rPr>
          <w:szCs w:val="22"/>
        </w:rPr>
        <w:t xml:space="preserve"> op dat </w:t>
      </w:r>
      <w:r w:rsidR="00075080">
        <w:rPr>
          <w:szCs w:val="22"/>
        </w:rPr>
        <w:t>de P</w:t>
      </w:r>
      <w:r>
        <w:rPr>
          <w:szCs w:val="22"/>
        </w:rPr>
        <w:t>rovincie zich</w:t>
      </w:r>
      <w:r w:rsidR="00545A34">
        <w:rPr>
          <w:szCs w:val="22"/>
        </w:rPr>
        <w:t xml:space="preserve"> het recht voorbehoud</w:t>
      </w:r>
      <w:r>
        <w:rPr>
          <w:szCs w:val="22"/>
        </w:rPr>
        <w:t>t om op een later moment</w:t>
      </w:r>
      <w:r w:rsidR="00545A34">
        <w:rPr>
          <w:szCs w:val="22"/>
        </w:rPr>
        <w:t xml:space="preserve"> de kostenverdelingsvoorstellen te wijzigingen als blijkt dat de betreffende</w:t>
      </w:r>
      <w:r w:rsidR="00797640">
        <w:rPr>
          <w:szCs w:val="22"/>
        </w:rPr>
        <w:t xml:space="preserve"> </w:t>
      </w:r>
      <w:r w:rsidR="00797640">
        <w:rPr>
          <w:szCs w:val="22"/>
        </w:rPr>
        <w:fldChar w:fldCharType="begin"/>
      </w:r>
      <w:r w:rsidR="00797640">
        <w:rPr>
          <w:szCs w:val="22"/>
        </w:rPr>
        <w:instrText xml:space="preserve"> REF  kabelofleiding \h \* charformat </w:instrText>
      </w:r>
      <w:r w:rsidR="00797640">
        <w:rPr>
          <w:szCs w:val="22"/>
        </w:rPr>
      </w:r>
      <w:r w:rsidR="00797640">
        <w:rPr>
          <w:szCs w:val="22"/>
        </w:rPr>
        <w:fldChar w:fldCharType="separate"/>
      </w:r>
      <w:sdt>
        <w:sdtPr>
          <w:rPr>
            <w:szCs w:val="22"/>
          </w:rPr>
          <w:alias w:val="kies een item"/>
          <w:tag w:val="kies een item"/>
          <w:id w:val="-616362788"/>
          <w:placeholder>
            <w:docPart w:val="FE2C2C37AD7E44F7AC857866983DD096"/>
          </w:placeholder>
          <w:showingPlcHdr/>
          <w:comboBox>
            <w:listItem w:displayText="kabel" w:value="kabel"/>
            <w:listItem w:displayText="leiding" w:value="leiding"/>
            <w:listItem w:displayText="kabel/leiding" w:value="kabel/leiding"/>
          </w:comboBox>
        </w:sdtPr>
        <w:sdtContent>
          <w:r w:rsidR="00E83A8F" w:rsidRPr="00E83A8F">
            <w:rPr>
              <w:szCs w:val="22"/>
            </w:rPr>
            <w:t>kies: kabel/leiding</w:t>
          </w:r>
        </w:sdtContent>
      </w:sdt>
      <w:r w:rsidR="00797640">
        <w:rPr>
          <w:szCs w:val="22"/>
        </w:rPr>
        <w:fldChar w:fldCharType="end"/>
      </w:r>
      <w:r w:rsidR="00797640">
        <w:rPr>
          <w:szCs w:val="22"/>
        </w:rPr>
        <w:t xml:space="preserve"> </w:t>
      </w:r>
      <w:r w:rsidR="00545A34">
        <w:rPr>
          <w:szCs w:val="22"/>
        </w:rPr>
        <w:t>over een kortere of langere lengte moet worden aangepast. Indien u algemene of inhoudelijke op- en aanmerkingen heeft op de kosten verdeel voorstellen, bijvoorbeeld doordat u aan kunt tonen dat er voor de betreffende</w:t>
      </w:r>
      <w:r w:rsidR="00797640">
        <w:rPr>
          <w:szCs w:val="22"/>
        </w:rPr>
        <w:t xml:space="preserve"> </w:t>
      </w:r>
      <w:r w:rsidR="00797640">
        <w:rPr>
          <w:szCs w:val="22"/>
        </w:rPr>
        <w:fldChar w:fldCharType="begin"/>
      </w:r>
      <w:r w:rsidR="00797640">
        <w:rPr>
          <w:szCs w:val="22"/>
        </w:rPr>
        <w:instrText xml:space="preserve"> REF  kabelofleiding \h \* charformat </w:instrText>
      </w:r>
      <w:r w:rsidR="00797640">
        <w:rPr>
          <w:szCs w:val="22"/>
        </w:rPr>
      </w:r>
      <w:r w:rsidR="00797640">
        <w:rPr>
          <w:szCs w:val="22"/>
        </w:rPr>
        <w:fldChar w:fldCharType="separate"/>
      </w:r>
      <w:sdt>
        <w:sdtPr>
          <w:rPr>
            <w:szCs w:val="22"/>
          </w:rPr>
          <w:alias w:val="kies een item"/>
          <w:tag w:val="kies een item"/>
          <w:id w:val="-827897524"/>
          <w:placeholder>
            <w:docPart w:val="FFEDED3229024236AE755A743B7B9679"/>
          </w:placeholder>
          <w:showingPlcHdr/>
          <w:comboBox>
            <w:listItem w:displayText="kabel" w:value="kabel"/>
            <w:listItem w:displayText="leiding" w:value="leiding"/>
            <w:listItem w:displayText="kabel/leiding" w:value="kabel/leiding"/>
          </w:comboBox>
        </w:sdtPr>
        <w:sdtContent>
          <w:r w:rsidR="00E83A8F" w:rsidRPr="00E83A8F">
            <w:rPr>
              <w:szCs w:val="22"/>
            </w:rPr>
            <w:t>kies: kabel/leiding</w:t>
          </w:r>
        </w:sdtContent>
      </w:sdt>
      <w:r w:rsidR="00797640">
        <w:rPr>
          <w:szCs w:val="22"/>
        </w:rPr>
        <w:fldChar w:fldCharType="end"/>
      </w:r>
      <w:r w:rsidR="00797640">
        <w:rPr>
          <w:szCs w:val="22"/>
        </w:rPr>
        <w:t xml:space="preserve"> </w:t>
      </w:r>
      <w:r w:rsidR="00545A34">
        <w:rPr>
          <w:szCs w:val="22"/>
        </w:rPr>
        <w:t>een zakelijk recht is gevestigd op een perce</w:t>
      </w:r>
      <w:r>
        <w:rPr>
          <w:szCs w:val="22"/>
        </w:rPr>
        <w:t>el,  dan verzoek ik</w:t>
      </w:r>
      <w:r w:rsidR="00071765">
        <w:rPr>
          <w:szCs w:val="22"/>
        </w:rPr>
        <w:t xml:space="preserve"> u </w:t>
      </w:r>
      <w:r>
        <w:rPr>
          <w:szCs w:val="22"/>
        </w:rPr>
        <w:t>om mij dit</w:t>
      </w:r>
      <w:r w:rsidR="00545A34">
        <w:rPr>
          <w:szCs w:val="22"/>
        </w:rPr>
        <w:t xml:space="preserve"> schriftelijk </w:t>
      </w:r>
      <w:r w:rsidR="00071765">
        <w:rPr>
          <w:szCs w:val="22"/>
        </w:rPr>
        <w:t>kenbaar te maken.</w:t>
      </w:r>
    </w:p>
    <w:p w:rsidR="00071765" w:rsidRDefault="00071765" w:rsidP="00361381">
      <w:pPr>
        <w:pStyle w:val="Koptekst"/>
        <w:tabs>
          <w:tab w:val="clear" w:pos="9072"/>
          <w:tab w:val="left" w:pos="4536"/>
        </w:tabs>
        <w:rPr>
          <w:szCs w:val="22"/>
        </w:rPr>
      </w:pPr>
    </w:p>
    <w:p w:rsidR="00071765" w:rsidRPr="00071765" w:rsidRDefault="00071765" w:rsidP="00071765">
      <w:pPr>
        <w:rPr>
          <w:u w:val="single"/>
        </w:rPr>
      </w:pPr>
      <w:r w:rsidRPr="00071765">
        <w:rPr>
          <w:u w:val="single"/>
        </w:rPr>
        <w:t>Verdere afspraken</w:t>
      </w:r>
    </w:p>
    <w:p w:rsidR="00071765" w:rsidRPr="002C22C9" w:rsidRDefault="00071765" w:rsidP="00071765">
      <w:r w:rsidRPr="002C22C9">
        <w:t xml:space="preserve">Met het oog op het bereiken van overeenstemming over de </w:t>
      </w:r>
      <w:r w:rsidR="00C052AA">
        <w:fldChar w:fldCharType="begin"/>
      </w:r>
      <w:r w:rsidR="00C052AA">
        <w:instrText xml:space="preserve"> REF  aanpassingen \h \* charformat </w:instrText>
      </w:r>
      <w:r w:rsidR="00C052AA">
        <w:fldChar w:fldCharType="separate"/>
      </w:r>
      <w:sdt>
        <w:sdtPr>
          <w:alias w:val="kies een item"/>
          <w:tag w:val="kies een item"/>
          <w:id w:val="-638658454"/>
          <w:placeholder>
            <w:docPart w:val="2328A90FBD954EDF96D3AE14F67206CF"/>
          </w:placeholder>
          <w:showingPlcHdr/>
          <w:comboBox>
            <w:listItem w:displayText="aanpassing" w:value="aanpassing"/>
            <w:listItem w:displayText="aanpassingen" w:value="aanpassingen"/>
          </w:comboBox>
        </w:sdtPr>
        <w:sdtContent>
          <w:r w:rsidR="00E83A8F" w:rsidRPr="00E83A8F">
            <w:t>kies: aanpassing(en)</w:t>
          </w:r>
        </w:sdtContent>
      </w:sdt>
      <w:r w:rsidR="00C052AA">
        <w:fldChar w:fldCharType="end"/>
      </w:r>
      <w:r w:rsidR="00C052AA">
        <w:t xml:space="preserve"> </w:t>
      </w:r>
      <w:r w:rsidRPr="002C22C9">
        <w:t>e</w:t>
      </w:r>
      <w:r>
        <w:t>n de kostenverdeling ontvang ik</w:t>
      </w:r>
      <w:r w:rsidRPr="002C22C9">
        <w:t xml:space="preserve"> graag een Definitief Ontwerp, een kostenraming en een </w:t>
      </w:r>
      <w:r>
        <w:t xml:space="preserve">voorlopige </w:t>
      </w:r>
      <w:r w:rsidRPr="002C22C9">
        <w:t>planning van uw werkzaamheden</w:t>
      </w:r>
      <w:r>
        <w:t xml:space="preserve"> gebaseerd op de kenmerkende doorlooptijden</w:t>
      </w:r>
      <w:r w:rsidRPr="002C22C9">
        <w:t xml:space="preserve">. </w:t>
      </w:r>
    </w:p>
    <w:p w:rsidR="00071765" w:rsidRPr="002C22C9" w:rsidRDefault="00071765" w:rsidP="00071765"/>
    <w:p w:rsidR="00071765" w:rsidRPr="002C22C9" w:rsidRDefault="00071765" w:rsidP="00071765">
      <w:r w:rsidRPr="002C22C9">
        <w:t>Verder verzoek ik u vriendelijk mij een schriftelijke bevestiging te sturen van de ontvangst van deze brief, met de mededeling dat u zult aanvangen met het opstellen van het Definitief Ontwerp, een kostenraming en de (voorbereidingen voor de) uitvoering van de</w:t>
      </w:r>
      <w:r w:rsidR="00C052AA" w:rsidRPr="002C22C9">
        <w:t xml:space="preserve"> </w:t>
      </w:r>
      <w:r w:rsidR="00C052AA">
        <w:fldChar w:fldCharType="begin"/>
      </w:r>
      <w:r w:rsidR="00C052AA">
        <w:instrText xml:space="preserve"> REF  aanpassingen \h \* charformat </w:instrText>
      </w:r>
      <w:r w:rsidR="00C052AA">
        <w:fldChar w:fldCharType="separate"/>
      </w:r>
      <w:sdt>
        <w:sdtPr>
          <w:alias w:val="kies een item"/>
          <w:tag w:val="kies een item"/>
          <w:id w:val="298351946"/>
          <w:placeholder>
            <w:docPart w:val="78B5B32DC12C4557B122C7D44599F5EB"/>
          </w:placeholder>
          <w:showingPlcHdr/>
          <w:comboBox>
            <w:listItem w:displayText="aanpassing" w:value="aanpassing"/>
            <w:listItem w:displayText="aanpassingen" w:value="aanpassingen"/>
          </w:comboBox>
        </w:sdtPr>
        <w:sdtContent>
          <w:r w:rsidR="00E83A8F" w:rsidRPr="00E83A8F">
            <w:t>kies: aanpassing(en)</w:t>
          </w:r>
        </w:sdtContent>
      </w:sdt>
      <w:r w:rsidR="00C052AA">
        <w:fldChar w:fldCharType="end"/>
      </w:r>
      <w:r w:rsidRPr="002C22C9">
        <w:t>.</w:t>
      </w:r>
    </w:p>
    <w:p w:rsidR="00071765" w:rsidRPr="002C22C9" w:rsidRDefault="00071765" w:rsidP="00071765"/>
    <w:p w:rsidR="00071765" w:rsidRDefault="00071765" w:rsidP="00071765">
      <w:r w:rsidRPr="002C22C9">
        <w:t xml:space="preserve">Na ontvangst van het Definitief Ontwerp, de kostenraming en de detailplanning wordt een Projectovereenstemming gesloten. </w:t>
      </w:r>
      <w:r w:rsidR="00F93277">
        <w:t>De provincie is voornemens daarover met uw bedrijf in nader overleg te treden</w:t>
      </w:r>
      <w:r w:rsidRPr="002C22C9">
        <w:t>.</w:t>
      </w:r>
      <w:r>
        <w:t xml:space="preserve"> </w:t>
      </w:r>
    </w:p>
    <w:p w:rsidR="00071765" w:rsidRDefault="00071765" w:rsidP="00071765"/>
    <w:p w:rsidR="00071765" w:rsidRPr="00071765" w:rsidRDefault="00071765" w:rsidP="00071765">
      <w:pPr>
        <w:rPr>
          <w:u w:val="single"/>
        </w:rPr>
      </w:pPr>
      <w:r w:rsidRPr="00071765">
        <w:rPr>
          <w:u w:val="single"/>
        </w:rPr>
        <w:t>Afsluiting</w:t>
      </w:r>
    </w:p>
    <w:p w:rsidR="00071765" w:rsidRDefault="00071765" w:rsidP="00071765">
      <w:pPr>
        <w:rPr>
          <w:lang w:val="de-DE"/>
        </w:rPr>
      </w:pPr>
      <w:r>
        <w:t xml:space="preserve">Ik ga ervan uit u hiermee voldoende te hebben geïnformeerd. Mocht u nog vragen hebben dan kunt u contact opnemen met </w:t>
      </w:r>
      <w:sdt>
        <w:sdtPr>
          <w:rPr>
            <w:rFonts w:cs="Arial"/>
            <w:szCs w:val="19"/>
          </w:rPr>
          <w:id w:val="-482001370"/>
          <w:placeholder>
            <w:docPart w:val="B3B09E6A66A14C2AAE83334AB296EAC0"/>
          </w:placeholder>
          <w:temporary/>
          <w:showingPlcHdr/>
        </w:sdtPr>
        <w:sdtEndPr>
          <w:rPr>
            <w:color w:val="FF0000"/>
          </w:rPr>
        </w:sdtEndPr>
        <w:sdtContent>
          <w:r w:rsidRPr="00B30FCF">
            <w:rPr>
              <w:rStyle w:val="Tekstvantijdelijkeaanduiding"/>
              <w:highlight w:val="yellow"/>
            </w:rPr>
            <w:t>contactpersoon</w:t>
          </w:r>
        </w:sdtContent>
      </w:sdt>
      <w:r>
        <w:rPr>
          <w:lang w:val="de-DE"/>
        </w:rPr>
        <w:t>.</w:t>
      </w:r>
    </w:p>
    <w:p w:rsidR="00071765" w:rsidRPr="00071765" w:rsidRDefault="00071765" w:rsidP="00361381">
      <w:pPr>
        <w:pStyle w:val="Koptekst"/>
        <w:tabs>
          <w:tab w:val="clear" w:pos="9072"/>
          <w:tab w:val="left" w:pos="4536"/>
        </w:tabs>
        <w:rPr>
          <w:szCs w:val="22"/>
          <w:lang w:val="de-DE"/>
        </w:rPr>
      </w:pPr>
    </w:p>
    <w:p w:rsidR="007A264A" w:rsidRDefault="007A264A" w:rsidP="00861CA5"/>
    <w:p w:rsidR="00823014" w:rsidRDefault="00823014" w:rsidP="008846C6"/>
    <w:p w:rsidR="008846C6" w:rsidRDefault="008846C6" w:rsidP="008846C6">
      <w:r>
        <w:t>Hoogachtend,</w:t>
      </w:r>
    </w:p>
    <w:p w:rsidR="008846C6" w:rsidRDefault="008846C6" w:rsidP="008846C6"/>
    <w:p w:rsidR="008846C6" w:rsidRDefault="008846C6" w:rsidP="008846C6">
      <w:r>
        <w:t>De commissaris van de Koning</w:t>
      </w:r>
    </w:p>
    <w:p w:rsidR="008846C6" w:rsidRDefault="008846C6" w:rsidP="008846C6">
      <w:r>
        <w:t>in de provincie Noord-Holland,</w:t>
      </w:r>
    </w:p>
    <w:p w:rsidR="008846C6" w:rsidRPr="00245F79" w:rsidRDefault="008846C6" w:rsidP="008846C6">
      <w:r>
        <w:t>namens deze,</w:t>
      </w:r>
    </w:p>
    <w:p w:rsidR="008846C6" w:rsidRDefault="008846C6" w:rsidP="008846C6"/>
    <w:p w:rsidR="00861CA5" w:rsidRDefault="00861CA5" w:rsidP="00861CA5"/>
    <w:p w:rsidR="00B9730B" w:rsidRDefault="00B9730B" w:rsidP="00861CA5"/>
    <w:p w:rsidR="00861CA5" w:rsidRPr="00245F79" w:rsidRDefault="00E83A8F" w:rsidP="00861CA5">
      <w:sdt>
        <w:sdtPr>
          <w:id w:val="-186832280"/>
          <w:placeholder>
            <w:docPart w:val="4DC5BD98BB9842EFB5C9570FB1BFF0A3"/>
          </w:placeholder>
          <w:temporary/>
          <w:showingPlcHdr/>
        </w:sdtPr>
        <w:sdtEndPr/>
        <w:sdtContent>
          <w:r w:rsidR="002E6ED0" w:rsidRPr="002E6ED0">
            <w:rPr>
              <w:rStyle w:val="Tekstvantijdelijkeaanduiding"/>
              <w:highlight w:val="yellow"/>
            </w:rPr>
            <w:t>ondertekenaar</w:t>
          </w:r>
        </w:sdtContent>
      </w:sdt>
    </w:p>
    <w:p w:rsidR="00861CA5" w:rsidRDefault="00861CA5" w:rsidP="00861CA5"/>
    <w:p w:rsidR="008846C6" w:rsidRPr="003B24F2" w:rsidRDefault="008846C6" w:rsidP="008846C6">
      <w:pPr>
        <w:rPr>
          <w:i/>
        </w:rPr>
      </w:pPr>
      <w:r w:rsidRPr="003B24F2">
        <w:rPr>
          <w:i/>
        </w:rPr>
        <w:lastRenderedPageBreak/>
        <w:t>Deze brief is digitaal vastgesteld en daarom niet ondertekend.</w:t>
      </w:r>
    </w:p>
    <w:p w:rsidR="008846C6" w:rsidRDefault="008846C6" w:rsidP="00861CA5"/>
    <w:p w:rsidR="008846C6" w:rsidRDefault="008846C6" w:rsidP="00861CA5"/>
    <w:p w:rsidR="008846C6" w:rsidRDefault="008846C6" w:rsidP="00861CA5"/>
    <w:p w:rsidR="008846C6" w:rsidRDefault="008846C6" w:rsidP="00861CA5"/>
    <w:p w:rsidR="008102EB" w:rsidRDefault="008846C6" w:rsidP="00861CA5">
      <w:r>
        <w:t>B</w:t>
      </w:r>
      <w:r w:rsidR="008102EB">
        <w:t>ijlage</w:t>
      </w:r>
      <w:r w:rsidR="00075080">
        <w:t>n</w:t>
      </w:r>
      <w:r w:rsidR="008102EB">
        <w:t xml:space="preserve">: </w:t>
      </w:r>
    </w:p>
    <w:p w:rsidR="000F68AD" w:rsidRDefault="00545A34" w:rsidP="00B036C5">
      <w:pPr>
        <w:numPr>
          <w:ilvl w:val="0"/>
          <w:numId w:val="13"/>
        </w:numPr>
        <w:tabs>
          <w:tab w:val="clear" w:pos="680"/>
          <w:tab w:val="clear" w:pos="720"/>
          <w:tab w:val="left" w:pos="709"/>
        </w:tabs>
      </w:pPr>
      <w:r>
        <w:t xml:space="preserve">Kosten verdeel voorstel </w:t>
      </w:r>
    </w:p>
    <w:p w:rsidR="00F71EB2" w:rsidRPr="00861CA5" w:rsidRDefault="00F71EB2" w:rsidP="00B036C5">
      <w:pPr>
        <w:numPr>
          <w:ilvl w:val="0"/>
          <w:numId w:val="13"/>
        </w:numPr>
        <w:tabs>
          <w:tab w:val="clear" w:pos="680"/>
          <w:tab w:val="clear" w:pos="720"/>
          <w:tab w:val="left" w:pos="709"/>
        </w:tabs>
      </w:pPr>
      <w:r>
        <w:t>Voorlopig ontwerptekening</w:t>
      </w:r>
    </w:p>
    <w:sectPr w:rsidR="00F71EB2" w:rsidRPr="00861CA5" w:rsidSect="00E467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217" w:right="3969" w:bottom="737" w:left="1134" w:header="709" w:footer="709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3A8F" w:rsidRDefault="00E83A8F">
      <w:r>
        <w:separator/>
      </w:r>
    </w:p>
  </w:endnote>
  <w:endnote w:type="continuationSeparator" w:id="0">
    <w:p w:rsidR="00E83A8F" w:rsidRDefault="00E83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kerSignet BT">
    <w:altName w:val="Century Gothic"/>
    <w:charset w:val="00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32AF" w:rsidRDefault="007932A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32AF" w:rsidRDefault="007932AF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page" w:tblpX="8449" w:tblpY="13552"/>
      <w:tblOverlap w:val="never"/>
      <w:tblW w:w="0" w:type="auto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948"/>
    </w:tblGrid>
    <w:tr w:rsidR="00DA232E" w:rsidRPr="00DE090C" w:rsidTr="00DE090C">
      <w:trPr>
        <w:trHeight w:val="2474"/>
      </w:trPr>
      <w:tc>
        <w:tcPr>
          <w:tcW w:w="2948" w:type="dxa"/>
          <w:shd w:val="clear" w:color="auto" w:fill="auto"/>
          <w:vAlign w:val="bottom"/>
        </w:tcPr>
        <w:p w:rsidR="00361381" w:rsidRPr="00A67C9C" w:rsidRDefault="00361381" w:rsidP="00361381">
          <w:pPr>
            <w:pStyle w:val="Gegevens"/>
          </w:pPr>
          <w:r>
            <w:t>Postbus 3007</w:t>
          </w:r>
        </w:p>
        <w:p w:rsidR="00361381" w:rsidRDefault="00361381" w:rsidP="00361381">
          <w:pPr>
            <w:pStyle w:val="Gegevens"/>
          </w:pPr>
          <w:r>
            <w:t>2001 DA  Haarlem</w:t>
          </w:r>
        </w:p>
        <w:p w:rsidR="00361381" w:rsidRDefault="00361381" w:rsidP="00361381">
          <w:pPr>
            <w:pStyle w:val="Gegevens"/>
          </w:pPr>
          <w:r w:rsidRPr="00A67C9C">
            <w:t xml:space="preserve">Telefoon </w:t>
          </w:r>
          <w:r>
            <w:t>(023) 514 3143</w:t>
          </w:r>
        </w:p>
        <w:p w:rsidR="00361381" w:rsidRPr="00A67C9C" w:rsidRDefault="00361381" w:rsidP="00361381">
          <w:pPr>
            <w:pStyle w:val="Gegevens"/>
          </w:pPr>
          <w:r w:rsidRPr="00A67C9C">
            <w:t xml:space="preserve">Fax </w:t>
          </w:r>
          <w:r>
            <w:t>(023) 514 3030</w:t>
          </w:r>
        </w:p>
        <w:p w:rsidR="00361381" w:rsidRPr="00A67C9C" w:rsidRDefault="00361381" w:rsidP="00361381">
          <w:pPr>
            <w:pStyle w:val="Gegevens"/>
          </w:pPr>
        </w:p>
        <w:p w:rsidR="00361381" w:rsidRDefault="00361381" w:rsidP="00361381">
          <w:pPr>
            <w:pStyle w:val="Gegevens"/>
          </w:pPr>
          <w:r>
            <w:t>Houtplein 33</w:t>
          </w:r>
        </w:p>
        <w:p w:rsidR="00361381" w:rsidRPr="000E7DD7" w:rsidRDefault="00361381" w:rsidP="00361381">
          <w:pPr>
            <w:pStyle w:val="Gegevens"/>
            <w:rPr>
              <w:szCs w:val="16"/>
            </w:rPr>
          </w:pPr>
          <w:r>
            <w:t>Haarlem [2012 DE]</w:t>
          </w:r>
        </w:p>
        <w:p w:rsidR="00361381" w:rsidRDefault="00361381" w:rsidP="00361381">
          <w:pPr>
            <w:pStyle w:val="Gegevens"/>
          </w:pPr>
          <w:r w:rsidRPr="000E7DD7">
            <w:rPr>
              <w:szCs w:val="16"/>
            </w:rPr>
            <w:t>www.noord-holland.nl</w:t>
          </w:r>
        </w:p>
        <w:p w:rsidR="00861CA5" w:rsidRPr="00570E42" w:rsidRDefault="00861CA5" w:rsidP="00361381">
          <w:pPr>
            <w:pStyle w:val="Voettekst"/>
            <w:rPr>
              <w:sz w:val="16"/>
              <w:szCs w:val="16"/>
            </w:rPr>
          </w:pPr>
        </w:p>
      </w:tc>
    </w:tr>
  </w:tbl>
  <w:p w:rsidR="00DA232E" w:rsidRPr="00570E42" w:rsidRDefault="00DA232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3A8F" w:rsidRDefault="00E83A8F">
      <w:r>
        <w:separator/>
      </w:r>
    </w:p>
  </w:footnote>
  <w:footnote w:type="continuationSeparator" w:id="0">
    <w:p w:rsidR="00E83A8F" w:rsidRDefault="00E83A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232E" w:rsidRDefault="00075080" w:rsidP="00075080">
    <w:pPr>
      <w:pStyle w:val="Koptekst"/>
      <w:tabs>
        <w:tab w:val="clear" w:pos="4536"/>
        <w:tab w:val="clear" w:pos="9072"/>
        <w:tab w:val="left" w:pos="4785"/>
      </w:tabs>
      <w:ind w:left="-2694"/>
    </w:pPr>
    <w:r>
      <w:tab/>
    </w:r>
  </w:p>
  <w:p w:rsidR="00075080" w:rsidRDefault="00075080" w:rsidP="00075080">
    <w:pPr>
      <w:pStyle w:val="Koptekst"/>
      <w:tabs>
        <w:tab w:val="clear" w:pos="4536"/>
        <w:tab w:val="clear" w:pos="9072"/>
        <w:tab w:val="left" w:pos="4785"/>
      </w:tabs>
      <w:ind w:left="-2694"/>
    </w:pPr>
  </w:p>
  <w:p w:rsidR="00075080" w:rsidRDefault="00075080" w:rsidP="00075080">
    <w:pPr>
      <w:pStyle w:val="Koptekst"/>
      <w:tabs>
        <w:tab w:val="clear" w:pos="4536"/>
        <w:tab w:val="clear" w:pos="9072"/>
        <w:tab w:val="left" w:pos="4785"/>
      </w:tabs>
      <w:ind w:left="-2694"/>
    </w:pPr>
  </w:p>
  <w:tbl>
    <w:tblPr>
      <w:tblpPr w:vertAnchor="page" w:horzAnchor="page" w:tblpX="7756" w:tblpY="562"/>
      <w:tblOverlap w:val="never"/>
      <w:tblW w:w="0" w:type="auto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567"/>
      <w:gridCol w:w="1565"/>
    </w:tblGrid>
    <w:tr w:rsidR="00075080" w:rsidTr="00075080">
      <w:tc>
        <w:tcPr>
          <w:tcW w:w="567" w:type="dxa"/>
        </w:tcPr>
        <w:p w:rsidR="00075080" w:rsidRDefault="00075080" w:rsidP="00075080">
          <w:pPr>
            <w:pStyle w:val="Paginacijfer"/>
            <w:tabs>
              <w:tab w:val="clear" w:pos="680"/>
              <w:tab w:val="left" w:pos="1620"/>
            </w:tabs>
            <w:jc w:val="left"/>
            <w:rPr>
              <w:b/>
            </w:rPr>
          </w:pPr>
        </w:p>
        <w:p w:rsidR="00075080" w:rsidRDefault="00075080" w:rsidP="00075080">
          <w:pPr>
            <w:pStyle w:val="Paginacijfer"/>
            <w:tabs>
              <w:tab w:val="clear" w:pos="680"/>
              <w:tab w:val="left" w:pos="1620"/>
            </w:tabs>
            <w:jc w:val="left"/>
            <w:rPr>
              <w:b/>
            </w:rPr>
          </w:pPr>
        </w:p>
        <w:p w:rsidR="00075080" w:rsidRDefault="00075080" w:rsidP="00075080">
          <w:pPr>
            <w:pStyle w:val="Paginacijfer"/>
            <w:tabs>
              <w:tab w:val="clear" w:pos="680"/>
              <w:tab w:val="left" w:pos="1620"/>
            </w:tabs>
            <w:jc w:val="left"/>
          </w:pPr>
          <w:r w:rsidRPr="001A3C40">
            <w:rPr>
              <w:b/>
            </w:rPr>
            <w:fldChar w:fldCharType="begin"/>
          </w:r>
          <w:r w:rsidRPr="001A3C40">
            <w:rPr>
              <w:b/>
            </w:rPr>
            <w:instrText xml:space="preserve"> PAGE  \* Arabic  \* MERGEFORMAT </w:instrText>
          </w:r>
          <w:r w:rsidRPr="001A3C40">
            <w:rPr>
              <w:b/>
            </w:rPr>
            <w:fldChar w:fldCharType="separate"/>
          </w:r>
          <w:r w:rsidR="00E83A8F">
            <w:rPr>
              <w:b/>
              <w:noProof/>
            </w:rPr>
            <w:t>4</w:t>
          </w:r>
          <w:r w:rsidRPr="001A3C40">
            <w:rPr>
              <w:b/>
            </w:rPr>
            <w:fldChar w:fldCharType="end"/>
          </w:r>
          <w:r w:rsidRPr="001A3C40">
            <w:t xml:space="preserve"> | </w:t>
          </w:r>
          <w:r w:rsidR="00E83A8F">
            <w:fldChar w:fldCharType="begin"/>
          </w:r>
          <w:r w:rsidR="00E83A8F">
            <w:instrText xml:space="preserve"> NUMPAGES   \* MERGEFORMAT </w:instrText>
          </w:r>
          <w:r w:rsidR="00E83A8F">
            <w:fldChar w:fldCharType="separate"/>
          </w:r>
          <w:r w:rsidR="00E83A8F">
            <w:rPr>
              <w:noProof/>
            </w:rPr>
            <w:t>4</w:t>
          </w:r>
          <w:r w:rsidR="00E83A8F">
            <w:rPr>
              <w:noProof/>
            </w:rPr>
            <w:fldChar w:fldCharType="end"/>
          </w:r>
          <w:r>
            <w:rPr>
              <w:noProof/>
            </w:rPr>
            <w:t xml:space="preserve">     </w:t>
          </w:r>
        </w:p>
      </w:tc>
      <w:tc>
        <w:tcPr>
          <w:tcW w:w="1565" w:type="dxa"/>
        </w:tcPr>
        <w:p w:rsidR="00075080" w:rsidRDefault="00075080" w:rsidP="00075080">
          <w:pPr>
            <w:pStyle w:val="Paginacijfer"/>
            <w:tabs>
              <w:tab w:val="clear" w:pos="680"/>
              <w:tab w:val="left" w:pos="1620"/>
            </w:tabs>
            <w:jc w:val="center"/>
            <w:rPr>
              <w:szCs w:val="16"/>
            </w:rPr>
          </w:pPr>
        </w:p>
        <w:p w:rsidR="00075080" w:rsidRDefault="00075080" w:rsidP="00075080">
          <w:pPr>
            <w:pStyle w:val="Paginacijfer"/>
            <w:tabs>
              <w:tab w:val="clear" w:pos="680"/>
              <w:tab w:val="left" w:pos="1620"/>
            </w:tabs>
            <w:jc w:val="center"/>
            <w:rPr>
              <w:szCs w:val="16"/>
            </w:rPr>
          </w:pPr>
        </w:p>
        <w:p w:rsidR="00075080" w:rsidRPr="00AC1107" w:rsidRDefault="00E83A8F" w:rsidP="00075080">
          <w:pPr>
            <w:pStyle w:val="Paginacijfer"/>
            <w:tabs>
              <w:tab w:val="clear" w:pos="680"/>
              <w:tab w:val="left" w:pos="1620"/>
            </w:tabs>
            <w:jc w:val="center"/>
            <w:rPr>
              <w:b/>
            </w:rPr>
          </w:pPr>
          <w:sdt>
            <w:sdtPr>
              <w:rPr>
                <w:szCs w:val="16"/>
              </w:rPr>
              <w:id w:val="812299305"/>
              <w:showingPlcHdr/>
            </w:sdtPr>
            <w:sdtEndPr/>
            <w:sdtContent>
              <w:r w:rsidR="00075080" w:rsidRPr="00815B03">
                <w:rPr>
                  <w:rStyle w:val="Tekstvantijdelijkeaanduiding"/>
                  <w:szCs w:val="16"/>
                  <w:highlight w:val="yellow"/>
                </w:rPr>
                <w:t>Kenmerk</w:t>
              </w:r>
            </w:sdtContent>
          </w:sdt>
        </w:p>
      </w:tc>
    </w:tr>
  </w:tbl>
  <w:p w:rsidR="00DA232E" w:rsidRDefault="00DA232E" w:rsidP="00075080">
    <w:pPr>
      <w:pStyle w:val="Koptekst"/>
      <w:ind w:left="-269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232E" w:rsidRDefault="00DA232E" w:rsidP="008967DF">
    <w:pPr>
      <w:pStyle w:val="Koptekst"/>
    </w:pPr>
  </w:p>
  <w:p w:rsidR="00DA232E" w:rsidRDefault="00DA232E" w:rsidP="008967DF">
    <w:pPr>
      <w:pStyle w:val="Koptekst"/>
    </w:pPr>
  </w:p>
  <w:tbl>
    <w:tblPr>
      <w:tblpPr w:vertAnchor="page" w:horzAnchor="page" w:tblpX="7315" w:tblpY="1986"/>
      <w:tblOverlap w:val="never"/>
      <w:tblW w:w="0" w:type="auto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567"/>
    </w:tblGrid>
    <w:tr w:rsidR="00DA232E" w:rsidTr="00DE090C">
      <w:tc>
        <w:tcPr>
          <w:tcW w:w="567" w:type="dxa"/>
          <w:shd w:val="clear" w:color="auto" w:fill="auto"/>
        </w:tcPr>
        <w:p w:rsidR="00DA232E" w:rsidRDefault="00DA232E" w:rsidP="00DE090C">
          <w:pPr>
            <w:pStyle w:val="Paginacijfer"/>
          </w:pPr>
        </w:p>
      </w:tc>
    </w:tr>
  </w:tbl>
  <w:tbl>
    <w:tblPr>
      <w:tblpPr w:vertAnchor="page" w:horzAnchor="page" w:tblpX="7756" w:tblpY="562"/>
      <w:tblOverlap w:val="never"/>
      <w:tblW w:w="0" w:type="auto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567"/>
      <w:gridCol w:w="1565"/>
    </w:tblGrid>
    <w:tr w:rsidR="00075080" w:rsidTr="00CF030D">
      <w:tc>
        <w:tcPr>
          <w:tcW w:w="567" w:type="dxa"/>
        </w:tcPr>
        <w:p w:rsidR="00075080" w:rsidRDefault="00075080" w:rsidP="00CF030D">
          <w:pPr>
            <w:pStyle w:val="Paginacijfer"/>
            <w:tabs>
              <w:tab w:val="clear" w:pos="680"/>
              <w:tab w:val="left" w:pos="1620"/>
            </w:tabs>
            <w:jc w:val="left"/>
            <w:rPr>
              <w:b/>
            </w:rPr>
          </w:pPr>
        </w:p>
        <w:p w:rsidR="00075080" w:rsidRDefault="00075080" w:rsidP="00CF030D">
          <w:pPr>
            <w:pStyle w:val="Paginacijfer"/>
            <w:tabs>
              <w:tab w:val="clear" w:pos="680"/>
              <w:tab w:val="left" w:pos="1620"/>
            </w:tabs>
            <w:jc w:val="left"/>
            <w:rPr>
              <w:b/>
            </w:rPr>
          </w:pPr>
        </w:p>
        <w:p w:rsidR="00075080" w:rsidRDefault="00075080" w:rsidP="00CF030D">
          <w:pPr>
            <w:pStyle w:val="Paginacijfer"/>
            <w:tabs>
              <w:tab w:val="clear" w:pos="680"/>
              <w:tab w:val="left" w:pos="1620"/>
            </w:tabs>
            <w:jc w:val="left"/>
          </w:pPr>
          <w:r w:rsidRPr="001A3C40">
            <w:rPr>
              <w:b/>
            </w:rPr>
            <w:fldChar w:fldCharType="begin"/>
          </w:r>
          <w:r w:rsidRPr="001A3C40">
            <w:rPr>
              <w:b/>
            </w:rPr>
            <w:instrText xml:space="preserve"> PAGE  \* Arabic  \* MERGEFORMAT </w:instrText>
          </w:r>
          <w:r w:rsidRPr="001A3C40">
            <w:rPr>
              <w:b/>
            </w:rPr>
            <w:fldChar w:fldCharType="separate"/>
          </w:r>
          <w:r w:rsidR="00E83A8F">
            <w:rPr>
              <w:b/>
              <w:noProof/>
            </w:rPr>
            <w:t>3</w:t>
          </w:r>
          <w:r w:rsidRPr="001A3C40">
            <w:rPr>
              <w:b/>
            </w:rPr>
            <w:fldChar w:fldCharType="end"/>
          </w:r>
          <w:r w:rsidRPr="001A3C40">
            <w:t xml:space="preserve"> | </w:t>
          </w:r>
          <w:r w:rsidR="00E83A8F">
            <w:fldChar w:fldCharType="begin"/>
          </w:r>
          <w:r w:rsidR="00E83A8F">
            <w:instrText xml:space="preserve"> NUMPAGES   \* MERGEFORMAT </w:instrText>
          </w:r>
          <w:r w:rsidR="00E83A8F">
            <w:fldChar w:fldCharType="separate"/>
          </w:r>
          <w:r w:rsidR="00E83A8F">
            <w:rPr>
              <w:noProof/>
            </w:rPr>
            <w:t>4</w:t>
          </w:r>
          <w:r w:rsidR="00E83A8F">
            <w:rPr>
              <w:noProof/>
            </w:rPr>
            <w:fldChar w:fldCharType="end"/>
          </w:r>
          <w:r>
            <w:rPr>
              <w:noProof/>
            </w:rPr>
            <w:t xml:space="preserve">     </w:t>
          </w:r>
        </w:p>
      </w:tc>
      <w:tc>
        <w:tcPr>
          <w:tcW w:w="1565" w:type="dxa"/>
        </w:tcPr>
        <w:p w:rsidR="00075080" w:rsidRDefault="00075080" w:rsidP="00CF030D">
          <w:pPr>
            <w:pStyle w:val="Paginacijfer"/>
            <w:tabs>
              <w:tab w:val="clear" w:pos="680"/>
              <w:tab w:val="left" w:pos="1620"/>
            </w:tabs>
            <w:jc w:val="center"/>
            <w:rPr>
              <w:szCs w:val="16"/>
            </w:rPr>
          </w:pPr>
        </w:p>
        <w:p w:rsidR="00075080" w:rsidRDefault="00075080" w:rsidP="00CF030D">
          <w:pPr>
            <w:pStyle w:val="Paginacijfer"/>
            <w:tabs>
              <w:tab w:val="clear" w:pos="680"/>
              <w:tab w:val="left" w:pos="1620"/>
            </w:tabs>
            <w:jc w:val="center"/>
            <w:rPr>
              <w:szCs w:val="16"/>
            </w:rPr>
          </w:pPr>
        </w:p>
        <w:p w:rsidR="00075080" w:rsidRPr="00AC1107" w:rsidRDefault="00E83A8F" w:rsidP="00CF030D">
          <w:pPr>
            <w:pStyle w:val="Paginacijfer"/>
            <w:tabs>
              <w:tab w:val="clear" w:pos="680"/>
              <w:tab w:val="left" w:pos="1620"/>
            </w:tabs>
            <w:jc w:val="center"/>
            <w:rPr>
              <w:b/>
            </w:rPr>
          </w:pPr>
          <w:sdt>
            <w:sdtPr>
              <w:rPr>
                <w:szCs w:val="16"/>
              </w:rPr>
              <w:id w:val="-1386642343"/>
              <w:showingPlcHdr/>
            </w:sdtPr>
            <w:sdtEndPr/>
            <w:sdtContent>
              <w:r w:rsidR="00075080" w:rsidRPr="00815B03">
                <w:rPr>
                  <w:rStyle w:val="Tekstvantijdelijkeaanduiding"/>
                  <w:szCs w:val="16"/>
                  <w:highlight w:val="yellow"/>
                </w:rPr>
                <w:t>Kenmerk</w:t>
              </w:r>
            </w:sdtContent>
          </w:sdt>
        </w:p>
      </w:tc>
    </w:tr>
  </w:tbl>
  <w:p w:rsidR="00DA232E" w:rsidRDefault="00DA232E" w:rsidP="008967DF">
    <w:pPr>
      <w:pStyle w:val="Koptekst"/>
    </w:pPr>
  </w:p>
  <w:p w:rsidR="00DA232E" w:rsidRDefault="00DA232E" w:rsidP="008967DF">
    <w:pPr>
      <w:pStyle w:val="Koptekst"/>
    </w:pPr>
  </w:p>
  <w:tbl>
    <w:tblPr>
      <w:tblpPr w:vertAnchor="page" w:horzAnchor="page" w:tblpX="8449" w:tblpY="1986"/>
      <w:tblOverlap w:val="never"/>
      <w:tblW w:w="0" w:type="auto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178"/>
    </w:tblGrid>
    <w:tr w:rsidR="00DA232E" w:rsidTr="00DE090C">
      <w:tc>
        <w:tcPr>
          <w:tcW w:w="3178" w:type="dxa"/>
          <w:shd w:val="clear" w:color="auto" w:fill="auto"/>
        </w:tcPr>
        <w:p w:rsidR="00DA232E" w:rsidRDefault="00DA232E" w:rsidP="002B2902">
          <w:pPr>
            <w:pStyle w:val="Gegevens"/>
          </w:pPr>
        </w:p>
      </w:tc>
    </w:tr>
  </w:tbl>
  <w:p w:rsidR="00DA232E" w:rsidRDefault="00DA232E" w:rsidP="00075080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232E" w:rsidRDefault="00DA232E" w:rsidP="008967DF"/>
  <w:tbl>
    <w:tblPr>
      <w:tblpPr w:vertAnchor="page" w:tblpY="2433"/>
      <w:tblOverlap w:val="never"/>
      <w:tblW w:w="0" w:type="auto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6689"/>
    </w:tblGrid>
    <w:tr w:rsidR="00DA232E" w:rsidTr="00DE090C">
      <w:trPr>
        <w:trHeight w:hRule="exact" w:val="369"/>
      </w:trPr>
      <w:tc>
        <w:tcPr>
          <w:tcW w:w="6689" w:type="dxa"/>
          <w:shd w:val="clear" w:color="auto" w:fill="auto"/>
        </w:tcPr>
        <w:p w:rsidR="0070635E" w:rsidRPr="009E7BA9" w:rsidRDefault="0070635E" w:rsidP="0070635E">
          <w:pPr>
            <w:pStyle w:val="Retouradres"/>
          </w:pPr>
          <w:r>
            <w:t>Postbus 3007 2001 DA Haarlem</w:t>
          </w:r>
        </w:p>
        <w:p w:rsidR="00DA232E" w:rsidRDefault="00DA232E" w:rsidP="00DE090C">
          <w:pPr>
            <w:pStyle w:val="Retouradres"/>
          </w:pPr>
        </w:p>
      </w:tc>
    </w:tr>
    <w:tr w:rsidR="00DA232E" w:rsidTr="00DE090C">
      <w:trPr>
        <w:trHeight w:val="1684"/>
      </w:trPr>
      <w:tc>
        <w:tcPr>
          <w:tcW w:w="6689" w:type="dxa"/>
          <w:shd w:val="clear" w:color="auto" w:fill="auto"/>
        </w:tcPr>
        <w:p w:rsidR="00861CA5" w:rsidRPr="00DE090C" w:rsidRDefault="00E83A8F" w:rsidP="00DE090C">
          <w:pPr>
            <w:rPr>
              <w:rFonts w:cs="Lucida Sans"/>
              <w:noProof/>
              <w:szCs w:val="19"/>
            </w:rPr>
          </w:pPr>
          <w:sdt>
            <w:sdtPr>
              <w:rPr>
                <w:szCs w:val="19"/>
              </w:rPr>
              <w:alias w:val="Kies een item of vul in"/>
              <w:tag w:val="Kies een item of vul in"/>
              <w:id w:val="-1162077136"/>
              <w:placeholder>
                <w:docPart w:val="0620DE8200DE49D5AC4AD8533E05D309"/>
              </w:placeholder>
              <w:showingPlcHdr/>
              <w:comboBox>
                <w:listItem w:displayText="N.V. Nederlandse Gasunie" w:value="N.V. Nederlandse Gasunie"/>
                <w:listItem w:displayText="Liander N.V." w:value="Liander N.V."/>
                <w:listItem w:displayText="Liandon B.V." w:value="Liandon B.V."/>
                <w:listItem w:displayText="N.V. Luchthaven Schiphol" w:value="N.V. Luchthaven Schiphol"/>
                <w:listItem w:displayText="Luchtverkeersleiding Nederland (LVNL)" w:value="Luchtverkeersleiding Nederland (LVNL)"/>
                <w:listItem w:displayText="N.V. PWN Waterleidingbedrijf Noord-Holland" w:value="N.V. PWN Waterleidingbedrijf Noord-Holland"/>
                <w:listItem w:displayText="Stedin Netbeheer B.V." w:value="Stedin Netbeheer B.V."/>
                <w:listItem w:displayText="Stichting Waternet" w:value="Stichting Waternet"/>
                <w:listItem w:displayText="TenneT TSO B.V." w:value="TenneT TSO B.V."/>
                <w:listItem w:displayText="Vul in..." w:value="Vul in..."/>
              </w:comboBox>
            </w:sdtPr>
            <w:sdtEndPr/>
            <w:sdtContent>
              <w:r w:rsidR="007932AF" w:rsidRPr="007E3FAC">
                <w:rPr>
                  <w:rStyle w:val="Tekstvantijdelijkeaanduiding"/>
                  <w:highlight w:val="yellow"/>
                </w:rPr>
                <w:t>Kies of vul in: netbeheerder</w:t>
              </w:r>
            </w:sdtContent>
          </w:sdt>
        </w:p>
        <w:p w:rsidR="00861CA5" w:rsidRPr="00DE090C" w:rsidRDefault="00E83A8F" w:rsidP="00861CA5">
          <w:pPr>
            <w:rPr>
              <w:rFonts w:cs="Lucida Sans"/>
              <w:noProof/>
              <w:szCs w:val="19"/>
            </w:rPr>
          </w:pPr>
          <w:sdt>
            <w:sdtPr>
              <w:rPr>
                <w:szCs w:val="19"/>
              </w:rPr>
              <w:id w:val="-943759785"/>
              <w:placeholder>
                <w:docPart w:val="A6B97EDE630E46F1BFF39282B2D43260"/>
              </w:placeholder>
              <w:showingPlcHdr/>
            </w:sdtPr>
            <w:sdtEndPr/>
            <w:sdtContent>
              <w:r w:rsidR="0056762A">
                <w:rPr>
                  <w:rStyle w:val="Tekstvantijdelijkeaanduiding"/>
                  <w:szCs w:val="19"/>
                  <w:highlight w:val="yellow"/>
                </w:rPr>
                <w:t>heer/mevrouw + n</w:t>
              </w:r>
              <w:r w:rsidR="0056762A" w:rsidRPr="00997171">
                <w:rPr>
                  <w:rStyle w:val="Tekstvantijdelijkeaanduiding"/>
                  <w:szCs w:val="19"/>
                  <w:highlight w:val="yellow"/>
                </w:rPr>
                <w:t>aam contactpersoon</w:t>
              </w:r>
            </w:sdtContent>
          </w:sdt>
        </w:p>
        <w:sdt>
          <w:sdtPr>
            <w:id w:val="-1497264670"/>
            <w:placeholder>
              <w:docPart w:val="19D725834CF740BC9AEBCC26EA58BFA4"/>
            </w:placeholder>
            <w:showingPlcHdr/>
          </w:sdtPr>
          <w:sdtEndPr/>
          <w:sdtContent>
            <w:p w:rsidR="00F00770" w:rsidRDefault="00872BCA" w:rsidP="00861CA5">
              <w:r w:rsidRPr="00872BCA">
                <w:rPr>
                  <w:rStyle w:val="Tekstvantijdelijkeaanduiding"/>
                  <w:highlight w:val="yellow"/>
                </w:rPr>
                <w:t>Locatiecode</w:t>
              </w:r>
            </w:p>
          </w:sdtContent>
        </w:sdt>
        <w:sdt>
          <w:sdtPr>
            <w:id w:val="-1562011620"/>
            <w:placeholder>
              <w:docPart w:val="106AE6D4665E48248ED5DD2CF2606575"/>
            </w:placeholder>
            <w:showingPlcHdr/>
          </w:sdtPr>
          <w:sdtEndPr/>
          <w:sdtContent>
            <w:p w:rsidR="002B2902" w:rsidRDefault="00872BCA" w:rsidP="002B2902">
              <w:r w:rsidRPr="00872BCA">
                <w:rPr>
                  <w:rStyle w:val="Tekstvantijdelijkeaanduiding"/>
                  <w:highlight w:val="yellow"/>
                </w:rPr>
                <w:t>Adreslijn</w:t>
              </w:r>
              <w:r>
                <w:rPr>
                  <w:rStyle w:val="Tekstvantijdelijkeaanduiding"/>
                </w:rPr>
                <w:t xml:space="preserve"> </w:t>
              </w:r>
              <w:r w:rsidRPr="00872BCA">
                <w:rPr>
                  <w:rStyle w:val="Tekstvantijdelijkeaanduiding"/>
                  <w:highlight w:val="yellow"/>
                </w:rPr>
                <w:t>1</w:t>
              </w:r>
            </w:p>
          </w:sdtContent>
        </w:sdt>
        <w:sdt>
          <w:sdtPr>
            <w:id w:val="-1094626555"/>
            <w:showingPlcHdr/>
          </w:sdtPr>
          <w:sdtEndPr/>
          <w:sdtContent>
            <w:p w:rsidR="002B2902" w:rsidRDefault="00872BCA" w:rsidP="002B2902">
              <w:r w:rsidRPr="00872BCA">
                <w:rPr>
                  <w:rStyle w:val="Tekstvantijdelijkeaanduiding"/>
                  <w:highlight w:val="yellow"/>
                </w:rPr>
                <w:t>Adreslijn 2</w:t>
              </w:r>
            </w:p>
          </w:sdtContent>
        </w:sdt>
        <w:p w:rsidR="00DA232E" w:rsidRDefault="00DA232E" w:rsidP="002B2902"/>
      </w:tc>
    </w:tr>
    <w:tr w:rsidR="00DA232E" w:rsidTr="00DE090C">
      <w:trPr>
        <w:trHeight w:val="142"/>
      </w:trPr>
      <w:tc>
        <w:tcPr>
          <w:tcW w:w="6689" w:type="dxa"/>
          <w:shd w:val="clear" w:color="auto" w:fill="auto"/>
        </w:tcPr>
        <w:p w:rsidR="00DA232E" w:rsidRDefault="00DA232E" w:rsidP="00DE090C"/>
      </w:tc>
    </w:tr>
    <w:tr w:rsidR="00DA232E" w:rsidTr="00DE090C">
      <w:tc>
        <w:tcPr>
          <w:tcW w:w="6689" w:type="dxa"/>
          <w:shd w:val="clear" w:color="auto" w:fill="auto"/>
        </w:tcPr>
        <w:p w:rsidR="00DA232E" w:rsidRDefault="00DA232E" w:rsidP="00DE090C"/>
      </w:tc>
    </w:tr>
    <w:tr w:rsidR="00DA232E" w:rsidTr="00DE090C">
      <w:tc>
        <w:tcPr>
          <w:tcW w:w="6689" w:type="dxa"/>
          <w:shd w:val="clear" w:color="auto" w:fill="auto"/>
        </w:tcPr>
        <w:p w:rsidR="00DA232E" w:rsidRDefault="00DA232E" w:rsidP="00DE090C"/>
      </w:tc>
    </w:tr>
    <w:tr w:rsidR="00DA232E" w:rsidTr="00DE090C">
      <w:tc>
        <w:tcPr>
          <w:tcW w:w="6689" w:type="dxa"/>
          <w:shd w:val="clear" w:color="auto" w:fill="auto"/>
        </w:tcPr>
        <w:p w:rsidR="00DA232E" w:rsidRDefault="00DA232E" w:rsidP="00DE090C"/>
      </w:tc>
    </w:tr>
    <w:tr w:rsidR="00DA232E" w:rsidTr="00DE090C">
      <w:tc>
        <w:tcPr>
          <w:tcW w:w="6689" w:type="dxa"/>
          <w:shd w:val="clear" w:color="auto" w:fill="auto"/>
        </w:tcPr>
        <w:p w:rsidR="00E467D4" w:rsidRDefault="007160FE" w:rsidP="00E467D4">
          <w:pPr>
            <w:rPr>
              <w:b/>
            </w:rPr>
          </w:pPr>
          <w:r w:rsidRPr="00DE090C">
            <w:rPr>
              <w:b/>
            </w:rPr>
            <w:t>Betreft:</w:t>
          </w:r>
          <w:r>
            <w:rPr>
              <w:rStyle w:val="standaardvetChar"/>
            </w:rPr>
            <w:t xml:space="preserve"> </w:t>
          </w:r>
          <w:r w:rsidRPr="00E467D4">
            <w:rPr>
              <w:szCs w:val="19"/>
            </w:rPr>
            <w:t xml:space="preserve">VTA </w:t>
          </w:r>
          <w:r w:rsidRPr="00E467D4">
            <w:rPr>
              <w:rFonts w:hint="eastAsia"/>
              <w:szCs w:val="19"/>
            </w:rPr>
            <w:t>“</w:t>
          </w:r>
          <w:r w:rsidRPr="00E467D4">
            <w:rPr>
              <w:szCs w:val="19"/>
            </w:rPr>
            <w:t>verzoek tot aanpassing</w:t>
          </w:r>
          <w:r w:rsidRPr="00E467D4">
            <w:rPr>
              <w:rFonts w:hint="eastAsia"/>
              <w:szCs w:val="19"/>
            </w:rPr>
            <w:t>”</w:t>
          </w:r>
          <w:r w:rsidR="00071765" w:rsidRPr="00E467D4">
            <w:rPr>
              <w:szCs w:val="19"/>
            </w:rPr>
            <w:t xml:space="preserve"> </w:t>
          </w:r>
          <w:r w:rsidR="00E467D4" w:rsidRPr="00E467D4">
            <w:rPr>
              <w:szCs w:val="19"/>
            </w:rPr>
            <w:t>van</w:t>
          </w:r>
          <w:r w:rsidR="00797640">
            <w:t xml:space="preserve"> </w:t>
          </w:r>
          <w:bookmarkStart w:id="4" w:name="kabelsenofleidingen"/>
          <w:sdt>
            <w:sdtPr>
              <w:alias w:val="kies een item"/>
              <w:tag w:val="kies een item"/>
              <w:id w:val="-73588115"/>
              <w:placeholder>
                <w:docPart w:val="B9FA08B7745A4118B698C5075B0BD8B7"/>
              </w:placeholder>
              <w:showingPlcHdr/>
              <w:comboBox>
                <w:listItem w:displayText="kabel" w:value="kabel"/>
                <w:listItem w:displayText="kabels" w:value="kabels"/>
                <w:listItem w:displayText="leiding" w:value="leiding"/>
                <w:listItem w:displayText="leidingen" w:value="leidingen"/>
                <w:listItem w:displayText="kabels en leidingen" w:value="kabels en leidingen"/>
              </w:comboBox>
            </w:sdtPr>
            <w:sdtEndPr/>
            <w:sdtContent>
              <w:r w:rsidR="00797640" w:rsidRPr="008F5979">
                <w:rPr>
                  <w:rStyle w:val="Tekstvantijdelijkeaanduiding"/>
                  <w:highlight w:val="yellow"/>
                </w:rPr>
                <w:t>kies: kabel(s) en/of leiding(en)</w:t>
              </w:r>
            </w:sdtContent>
          </w:sdt>
          <w:bookmarkEnd w:id="4"/>
          <w:r w:rsidR="00797640">
            <w:t xml:space="preserve"> </w:t>
          </w:r>
          <w:r w:rsidR="00E467D4" w:rsidRPr="00E467D4">
            <w:rPr>
              <w:szCs w:val="19"/>
            </w:rPr>
            <w:t>van uw</w:t>
          </w:r>
          <w:r w:rsidR="00797640">
            <w:rPr>
              <w:szCs w:val="19"/>
            </w:rPr>
            <w:t xml:space="preserve"> </w:t>
          </w:r>
          <w:bookmarkStart w:id="5" w:name="bedrijfoforganisatie"/>
          <w:sdt>
            <w:sdtPr>
              <w:alias w:val="kies een item"/>
              <w:tag w:val="kies een item"/>
              <w:id w:val="1062606717"/>
              <w:placeholder>
                <w:docPart w:val="24F86E0CC54047598B4B4E92E67FA4FB"/>
              </w:placeholder>
              <w:showingPlcHdr/>
              <w:comboBox>
                <w:listItem w:displayText="bedrijf" w:value="bedrijf"/>
                <w:listItem w:displayText="organisatie" w:value="organisatie"/>
              </w:comboBox>
            </w:sdtPr>
            <w:sdtEndPr/>
            <w:sdtContent>
              <w:r w:rsidR="00797640" w:rsidRPr="00BB29A7">
                <w:rPr>
                  <w:rStyle w:val="Tekstvantijdelijkeaanduiding"/>
                  <w:highlight w:val="yellow"/>
                </w:rPr>
                <w:t>kies: bedrijf/organisatie</w:t>
              </w:r>
            </w:sdtContent>
          </w:sdt>
          <w:bookmarkEnd w:id="5"/>
          <w:r w:rsidR="00E467D4" w:rsidRPr="00E467D4">
            <w:rPr>
              <w:szCs w:val="19"/>
            </w:rPr>
            <w:t>.</w:t>
          </w:r>
        </w:p>
        <w:p w:rsidR="00A641D7" w:rsidRDefault="00E467D4" w:rsidP="00E467D4">
          <w:pPr>
            <w:rPr>
              <w:b/>
              <w:szCs w:val="19"/>
            </w:rPr>
          </w:pPr>
          <w:r>
            <w:rPr>
              <w:b/>
            </w:rPr>
            <w:t xml:space="preserve">Project: </w:t>
          </w:r>
          <w:sdt>
            <w:sdtPr>
              <w:rPr>
                <w:b/>
                <w:szCs w:val="19"/>
              </w:rPr>
              <w:id w:val="1155717347"/>
              <w:showingPlcHdr/>
            </w:sdtPr>
            <w:sdtEndPr/>
            <w:sdtContent>
              <w:r w:rsidR="00872BCA" w:rsidRPr="00872BCA">
                <w:rPr>
                  <w:rStyle w:val="Tekstvantijdelijkeaanduiding"/>
                  <w:highlight w:val="yellow"/>
                </w:rPr>
                <w:t>projectbeschrijving</w:t>
              </w:r>
            </w:sdtContent>
          </w:sdt>
        </w:p>
        <w:p w:rsidR="00E467D4" w:rsidRDefault="00E467D4" w:rsidP="00E467D4">
          <w:pPr>
            <w:rPr>
              <w:b/>
              <w:szCs w:val="19"/>
            </w:rPr>
          </w:pPr>
        </w:p>
        <w:p w:rsidR="00E467D4" w:rsidRPr="00071765" w:rsidRDefault="0056762A" w:rsidP="0056762A">
          <w:pPr>
            <w:rPr>
              <w:b/>
              <w:szCs w:val="19"/>
            </w:rPr>
          </w:pPr>
          <w:r>
            <w:rPr>
              <w:rFonts w:cs="Lucida Sans"/>
              <w:noProof/>
              <w:szCs w:val="19"/>
            </w:rPr>
            <w:t>Geachte</w:t>
          </w:r>
          <w:r>
            <w:rPr>
              <w:szCs w:val="19"/>
            </w:rPr>
            <w:t xml:space="preserve"> </w:t>
          </w:r>
          <w:sdt>
            <w:sdtPr>
              <w:rPr>
                <w:szCs w:val="19"/>
              </w:rPr>
              <w:id w:val="1013953033"/>
              <w:placeholder>
                <w:docPart w:val="A25F5F06DE1D4E76A3E7894A9FE95157"/>
              </w:placeholder>
              <w:showingPlcHdr/>
            </w:sdtPr>
            <w:sdtEndPr/>
            <w:sdtContent>
              <w:r>
                <w:rPr>
                  <w:rStyle w:val="Tekstvantijdelijkeaanduiding"/>
                  <w:szCs w:val="19"/>
                  <w:highlight w:val="yellow"/>
                </w:rPr>
                <w:t>heer/mevrouw + n</w:t>
              </w:r>
              <w:r w:rsidRPr="00997171">
                <w:rPr>
                  <w:rStyle w:val="Tekstvantijdelijkeaanduiding"/>
                  <w:szCs w:val="19"/>
                  <w:highlight w:val="yellow"/>
                </w:rPr>
                <w:t>aam contactpersoon</w:t>
              </w:r>
            </w:sdtContent>
          </w:sdt>
          <w:r w:rsidR="00E467D4">
            <w:rPr>
              <w:rFonts w:cs="Lucida Sans"/>
              <w:noProof/>
              <w:szCs w:val="19"/>
            </w:rPr>
            <w:t>,</w:t>
          </w:r>
        </w:p>
      </w:tc>
    </w:tr>
  </w:tbl>
  <w:p w:rsidR="00DA232E" w:rsidRDefault="00DA232E" w:rsidP="008967DF">
    <w:pPr>
      <w:pStyle w:val="Koptekst"/>
    </w:pPr>
  </w:p>
  <w:tbl>
    <w:tblPr>
      <w:tblpPr w:vertAnchor="page" w:horzAnchor="page" w:tblpX="8449" w:tblpY="2122"/>
      <w:tblOverlap w:val="never"/>
      <w:tblW w:w="0" w:type="auto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948"/>
    </w:tblGrid>
    <w:tr w:rsidR="00DA232E" w:rsidTr="00DE090C">
      <w:trPr>
        <w:trHeight w:val="680"/>
      </w:trPr>
      <w:tc>
        <w:tcPr>
          <w:tcW w:w="2948" w:type="dxa"/>
          <w:shd w:val="clear" w:color="auto" w:fill="auto"/>
          <w:vAlign w:val="bottom"/>
        </w:tcPr>
        <w:p w:rsidR="00DA232E" w:rsidRPr="00815B03" w:rsidRDefault="0070635E" w:rsidP="008967DF">
          <w:pPr>
            <w:pStyle w:val="Gegevensvet"/>
            <w:framePr w:wrap="auto" w:vAnchor="margin" w:hAnchor="text" w:xAlign="left" w:yAlign="inline"/>
            <w:suppressOverlap w:val="0"/>
            <w:rPr>
              <w:szCs w:val="16"/>
            </w:rPr>
          </w:pPr>
          <w:r w:rsidRPr="00815B03">
            <w:rPr>
              <w:noProof/>
              <w:szCs w:val="16"/>
            </w:rPr>
            <w:t>C</w:t>
          </w:r>
          <w:r w:rsidR="00EC3CCC" w:rsidRPr="00815B03">
            <w:rPr>
              <w:noProof/>
              <w:szCs w:val="16"/>
            </w:rPr>
            <w:t>ommissaris van de Koning</w:t>
          </w:r>
          <w:r w:rsidR="00DA232E" w:rsidRPr="00815B03">
            <w:rPr>
              <w:szCs w:val="16"/>
            </w:rPr>
            <w:t xml:space="preserve"> </w:t>
          </w:r>
        </w:p>
      </w:tc>
    </w:tr>
    <w:tr w:rsidR="00DA232E" w:rsidTr="00DE090C">
      <w:tc>
        <w:tcPr>
          <w:tcW w:w="2948" w:type="dxa"/>
          <w:shd w:val="clear" w:color="auto" w:fill="auto"/>
        </w:tcPr>
        <w:p w:rsidR="00DA232E" w:rsidRPr="00815B03" w:rsidRDefault="00DA232E" w:rsidP="00DE090C">
          <w:pPr>
            <w:pStyle w:val="Gegevens"/>
            <w:rPr>
              <w:szCs w:val="16"/>
            </w:rPr>
          </w:pPr>
          <w:r w:rsidRPr="00815B03">
            <w:rPr>
              <w:b/>
              <w:szCs w:val="16"/>
            </w:rPr>
            <w:t>Uw contactpersoon</w:t>
          </w:r>
        </w:p>
      </w:tc>
    </w:tr>
    <w:tr w:rsidR="00DA232E" w:rsidRPr="00861CA5" w:rsidTr="00DE090C">
      <w:tc>
        <w:tcPr>
          <w:tcW w:w="2948" w:type="dxa"/>
          <w:shd w:val="clear" w:color="auto" w:fill="auto"/>
        </w:tcPr>
        <w:p w:rsidR="00543472" w:rsidRPr="00815B03" w:rsidRDefault="00E83A8F" w:rsidP="00543472">
          <w:pPr>
            <w:rPr>
              <w:rFonts w:cs="Lucida Sans"/>
              <w:sz w:val="16"/>
              <w:szCs w:val="16"/>
            </w:rPr>
          </w:pPr>
          <w:sdt>
            <w:sdtPr>
              <w:rPr>
                <w:rFonts w:cs="Lucida Sans"/>
                <w:sz w:val="16"/>
                <w:szCs w:val="16"/>
              </w:rPr>
              <w:id w:val="414602145"/>
              <w:showingPlcHdr/>
            </w:sdtPr>
            <w:sdtEndPr/>
            <w:sdtContent>
              <w:r w:rsidR="00872BCA" w:rsidRPr="00815B03">
                <w:rPr>
                  <w:rStyle w:val="Tekstvantijdelijkeaanduiding"/>
                  <w:sz w:val="16"/>
                  <w:szCs w:val="16"/>
                  <w:highlight w:val="yellow"/>
                </w:rPr>
                <w:t>Contactpersoon</w:t>
              </w:r>
            </w:sdtContent>
          </w:sdt>
        </w:p>
        <w:p w:rsidR="007A264A" w:rsidRPr="00815B03" w:rsidRDefault="007A264A" w:rsidP="00543472">
          <w:pPr>
            <w:rPr>
              <w:rFonts w:cs="Lucida Sans"/>
              <w:sz w:val="16"/>
              <w:szCs w:val="16"/>
            </w:rPr>
          </w:pPr>
          <w:r w:rsidRPr="00815B03">
            <w:rPr>
              <w:rFonts w:cs="Lucida Sans"/>
              <w:sz w:val="16"/>
              <w:szCs w:val="16"/>
            </w:rPr>
            <w:t>BU/INFRA</w:t>
          </w:r>
        </w:p>
        <w:p w:rsidR="00DA232E" w:rsidRPr="00815B03" w:rsidRDefault="00DA232E" w:rsidP="00DE090C">
          <w:pPr>
            <w:pStyle w:val="Gegevens"/>
            <w:rPr>
              <w:szCs w:val="16"/>
            </w:rPr>
          </w:pPr>
        </w:p>
      </w:tc>
    </w:tr>
    <w:tr w:rsidR="00DA232E" w:rsidRPr="00861CA5" w:rsidTr="00DE090C">
      <w:tc>
        <w:tcPr>
          <w:tcW w:w="2948" w:type="dxa"/>
          <w:shd w:val="clear" w:color="auto" w:fill="auto"/>
        </w:tcPr>
        <w:p w:rsidR="00DA232E" w:rsidRPr="00E467D4" w:rsidRDefault="0070635E" w:rsidP="00E467D4">
          <w:pPr>
            <w:rPr>
              <w:rFonts w:cs="Lucida Sans"/>
              <w:sz w:val="16"/>
              <w:szCs w:val="16"/>
            </w:rPr>
          </w:pPr>
          <w:r w:rsidRPr="00E467D4">
            <w:rPr>
              <w:sz w:val="16"/>
              <w:szCs w:val="16"/>
            </w:rPr>
            <w:t>Doorkiesnummer</w:t>
          </w:r>
          <w:r w:rsidR="00E467D4" w:rsidRPr="00E467D4">
            <w:rPr>
              <w:rFonts w:cs="Lucida Sans"/>
              <w:sz w:val="16"/>
              <w:szCs w:val="16"/>
            </w:rPr>
            <w:t xml:space="preserve"> </w:t>
          </w:r>
          <w:sdt>
            <w:sdtPr>
              <w:rPr>
                <w:rFonts w:cs="Lucida Sans"/>
                <w:sz w:val="16"/>
                <w:szCs w:val="16"/>
              </w:rPr>
              <w:id w:val="-232012435"/>
              <w:placeholder>
                <w:docPart w:val="106AE6D4665E48248ED5DD2CF2606575"/>
              </w:placeholder>
              <w:showingPlcHdr/>
            </w:sdtPr>
            <w:sdtEndPr/>
            <w:sdtContent>
              <w:r w:rsidR="00E467D4" w:rsidRPr="00815B03">
                <w:rPr>
                  <w:rStyle w:val="Tekstvantijdelijkeaanduiding"/>
                  <w:sz w:val="16"/>
                  <w:szCs w:val="16"/>
                  <w:highlight w:val="yellow"/>
                </w:rPr>
                <w:t>Telefoonnummer</w:t>
              </w:r>
            </w:sdtContent>
          </w:sdt>
          <w:r w:rsidR="00E467D4">
            <w:rPr>
              <w:szCs w:val="16"/>
            </w:rPr>
            <w:t xml:space="preserve"> </w:t>
          </w:r>
        </w:p>
      </w:tc>
    </w:tr>
    <w:tr w:rsidR="00DA232E" w:rsidTr="00DE090C">
      <w:tc>
        <w:tcPr>
          <w:tcW w:w="2948" w:type="dxa"/>
          <w:shd w:val="clear" w:color="auto" w:fill="auto"/>
        </w:tcPr>
        <w:p w:rsidR="00543472" w:rsidRPr="00815B03" w:rsidRDefault="00E83A8F" w:rsidP="00543472">
          <w:pPr>
            <w:rPr>
              <w:rFonts w:cs="Lucida Sans"/>
              <w:sz w:val="16"/>
              <w:szCs w:val="16"/>
            </w:rPr>
          </w:pPr>
          <w:sdt>
            <w:sdtPr>
              <w:rPr>
                <w:rFonts w:cs="Lucida Sans"/>
                <w:sz w:val="16"/>
                <w:szCs w:val="16"/>
              </w:rPr>
              <w:id w:val="133307066"/>
              <w:showingPlcHdr/>
            </w:sdtPr>
            <w:sdtEndPr/>
            <w:sdtContent>
              <w:r w:rsidR="00872BCA" w:rsidRPr="00815B03">
                <w:rPr>
                  <w:rStyle w:val="Tekstvantijdelijkeaanduiding"/>
                  <w:sz w:val="16"/>
                  <w:szCs w:val="16"/>
                  <w:highlight w:val="yellow"/>
                </w:rPr>
                <w:t>E-mailadres</w:t>
              </w:r>
            </w:sdtContent>
          </w:sdt>
        </w:p>
        <w:p w:rsidR="00DA232E" w:rsidRPr="00815B03" w:rsidRDefault="00DA232E" w:rsidP="00DE090C">
          <w:pPr>
            <w:pStyle w:val="Gegevens"/>
            <w:rPr>
              <w:szCs w:val="16"/>
            </w:rPr>
          </w:pPr>
        </w:p>
      </w:tc>
    </w:tr>
    <w:tr w:rsidR="00E467D4" w:rsidTr="00DE090C">
      <w:tc>
        <w:tcPr>
          <w:tcW w:w="2948" w:type="dxa"/>
          <w:shd w:val="clear" w:color="auto" w:fill="auto"/>
        </w:tcPr>
        <w:p w:rsidR="00E467D4" w:rsidRDefault="00E467D4" w:rsidP="00543472">
          <w:pPr>
            <w:rPr>
              <w:rFonts w:cs="Lucida Sans"/>
              <w:sz w:val="16"/>
              <w:szCs w:val="16"/>
            </w:rPr>
          </w:pPr>
        </w:p>
      </w:tc>
    </w:tr>
    <w:tr w:rsidR="007A264A" w:rsidTr="009608F5">
      <w:tc>
        <w:tcPr>
          <w:tcW w:w="2948" w:type="dxa"/>
          <w:shd w:val="clear" w:color="auto" w:fill="auto"/>
        </w:tcPr>
        <w:p w:rsidR="007A264A" w:rsidRPr="00815B03" w:rsidRDefault="007A264A" w:rsidP="007A264A">
          <w:pPr>
            <w:pStyle w:val="Gegevens"/>
            <w:jc w:val="right"/>
            <w:rPr>
              <w:szCs w:val="16"/>
            </w:rPr>
          </w:pPr>
          <w:r w:rsidRPr="00815B03">
            <w:rPr>
              <w:b/>
              <w:szCs w:val="16"/>
            </w:rPr>
            <w:fldChar w:fldCharType="begin"/>
          </w:r>
          <w:r w:rsidRPr="00815B03">
            <w:rPr>
              <w:b/>
              <w:szCs w:val="16"/>
            </w:rPr>
            <w:instrText xml:space="preserve"> PAGE  \* Arabic  \* MERGEFORMAT </w:instrText>
          </w:r>
          <w:r w:rsidRPr="00815B03">
            <w:rPr>
              <w:b/>
              <w:szCs w:val="16"/>
            </w:rPr>
            <w:fldChar w:fldCharType="separate"/>
          </w:r>
          <w:r w:rsidR="00E83A8F">
            <w:rPr>
              <w:b/>
              <w:noProof/>
              <w:szCs w:val="16"/>
            </w:rPr>
            <w:t>1</w:t>
          </w:r>
          <w:r w:rsidRPr="00815B03">
            <w:rPr>
              <w:b/>
              <w:szCs w:val="16"/>
            </w:rPr>
            <w:fldChar w:fldCharType="end"/>
          </w:r>
          <w:r w:rsidRPr="00815B03">
            <w:rPr>
              <w:szCs w:val="16"/>
            </w:rPr>
            <w:t xml:space="preserve"> | </w:t>
          </w:r>
          <w:r w:rsidR="00F93277" w:rsidRPr="00815B03">
            <w:rPr>
              <w:szCs w:val="16"/>
            </w:rPr>
            <w:fldChar w:fldCharType="begin"/>
          </w:r>
          <w:r w:rsidR="00F93277" w:rsidRPr="00815B03">
            <w:rPr>
              <w:szCs w:val="16"/>
            </w:rPr>
            <w:instrText xml:space="preserve"> NUMPAGES   \* MERGEFORMAT </w:instrText>
          </w:r>
          <w:r w:rsidR="00F93277" w:rsidRPr="00815B03">
            <w:rPr>
              <w:szCs w:val="16"/>
            </w:rPr>
            <w:fldChar w:fldCharType="separate"/>
          </w:r>
          <w:r w:rsidR="00E83A8F">
            <w:rPr>
              <w:noProof/>
              <w:szCs w:val="16"/>
            </w:rPr>
            <w:t>4</w:t>
          </w:r>
          <w:r w:rsidR="00F93277" w:rsidRPr="00815B03">
            <w:rPr>
              <w:noProof/>
              <w:szCs w:val="16"/>
            </w:rPr>
            <w:fldChar w:fldCharType="end"/>
          </w:r>
        </w:p>
      </w:tc>
    </w:tr>
    <w:tr w:rsidR="007160FE" w:rsidTr="00DE090C">
      <w:tc>
        <w:tcPr>
          <w:tcW w:w="2948" w:type="dxa"/>
          <w:shd w:val="clear" w:color="auto" w:fill="auto"/>
        </w:tcPr>
        <w:p w:rsidR="00E467D4" w:rsidRDefault="00E467D4" w:rsidP="007160FE">
          <w:pPr>
            <w:pStyle w:val="Gegevens"/>
            <w:rPr>
              <w:b/>
              <w:szCs w:val="16"/>
            </w:rPr>
          </w:pPr>
        </w:p>
        <w:p w:rsidR="007160FE" w:rsidRPr="00815B03" w:rsidRDefault="007160FE" w:rsidP="007160FE">
          <w:pPr>
            <w:pStyle w:val="Gegevens"/>
            <w:rPr>
              <w:b/>
              <w:szCs w:val="16"/>
            </w:rPr>
          </w:pPr>
          <w:r w:rsidRPr="00815B03">
            <w:rPr>
              <w:b/>
              <w:szCs w:val="16"/>
            </w:rPr>
            <w:t>Verzenddatum</w:t>
          </w:r>
        </w:p>
        <w:p w:rsidR="007160FE" w:rsidRPr="00815B03" w:rsidRDefault="00E83A8F" w:rsidP="007160FE">
          <w:pPr>
            <w:pStyle w:val="Gegevens"/>
            <w:rPr>
              <w:szCs w:val="16"/>
            </w:rPr>
          </w:pPr>
          <w:sdt>
            <w:sdtPr>
              <w:rPr>
                <w:szCs w:val="16"/>
              </w:rPr>
              <w:id w:val="-1004510785"/>
              <w:placeholder>
                <w:docPart w:val="A25F5F06DE1D4E76A3E7894A9FE95157"/>
              </w:placeholder>
              <w:showingPlcHdr/>
            </w:sdtPr>
            <w:sdtEndPr/>
            <w:sdtContent>
              <w:r w:rsidR="007160FE" w:rsidRPr="00815B03">
                <w:rPr>
                  <w:rStyle w:val="Tekstvantijdelijkeaanduiding"/>
                  <w:szCs w:val="16"/>
                  <w:highlight w:val="yellow"/>
                </w:rPr>
                <w:t>Verzenddatum</w:t>
              </w:r>
            </w:sdtContent>
          </w:sdt>
        </w:p>
      </w:tc>
    </w:tr>
    <w:tr w:rsidR="007160FE" w:rsidTr="00DE090C">
      <w:tc>
        <w:tcPr>
          <w:tcW w:w="2948" w:type="dxa"/>
          <w:shd w:val="clear" w:color="auto" w:fill="auto"/>
        </w:tcPr>
        <w:p w:rsidR="007160FE" w:rsidRPr="00815B03" w:rsidRDefault="007160FE" w:rsidP="007160FE">
          <w:pPr>
            <w:pStyle w:val="Gegevens"/>
            <w:rPr>
              <w:b/>
              <w:szCs w:val="16"/>
            </w:rPr>
          </w:pPr>
        </w:p>
        <w:p w:rsidR="007160FE" w:rsidRPr="00815B03" w:rsidRDefault="007160FE" w:rsidP="007160FE">
          <w:pPr>
            <w:pStyle w:val="Gegevens"/>
            <w:rPr>
              <w:b/>
              <w:szCs w:val="16"/>
            </w:rPr>
          </w:pPr>
          <w:r w:rsidRPr="00815B03">
            <w:rPr>
              <w:b/>
              <w:szCs w:val="16"/>
            </w:rPr>
            <w:t>Kenmerk</w:t>
          </w:r>
        </w:p>
      </w:tc>
    </w:tr>
    <w:tr w:rsidR="007160FE" w:rsidTr="00DE090C">
      <w:tc>
        <w:tcPr>
          <w:tcW w:w="2948" w:type="dxa"/>
          <w:shd w:val="clear" w:color="auto" w:fill="auto"/>
        </w:tcPr>
        <w:p w:rsidR="007160FE" w:rsidRPr="00815B03" w:rsidRDefault="00E83A8F" w:rsidP="00872BCA">
          <w:pPr>
            <w:pStyle w:val="Gegevens"/>
            <w:rPr>
              <w:szCs w:val="16"/>
            </w:rPr>
          </w:pPr>
          <w:sdt>
            <w:sdtPr>
              <w:rPr>
                <w:szCs w:val="16"/>
              </w:rPr>
              <w:id w:val="1073780366"/>
              <w:showingPlcHdr/>
            </w:sdtPr>
            <w:sdtEndPr/>
            <w:sdtContent>
              <w:r w:rsidR="00872BCA" w:rsidRPr="00815B03">
                <w:rPr>
                  <w:rStyle w:val="Tekstvantijdelijkeaanduiding"/>
                  <w:szCs w:val="16"/>
                  <w:highlight w:val="yellow"/>
                </w:rPr>
                <w:t>Kenmerk</w:t>
              </w:r>
            </w:sdtContent>
          </w:sdt>
        </w:p>
      </w:tc>
    </w:tr>
    <w:tr w:rsidR="007160FE" w:rsidTr="00DE090C">
      <w:tc>
        <w:tcPr>
          <w:tcW w:w="2948" w:type="dxa"/>
          <w:shd w:val="clear" w:color="auto" w:fill="auto"/>
        </w:tcPr>
        <w:p w:rsidR="007160FE" w:rsidRDefault="007160FE" w:rsidP="007160FE">
          <w:pPr>
            <w:pStyle w:val="Gegevens"/>
          </w:pPr>
        </w:p>
      </w:tc>
    </w:tr>
    <w:tr w:rsidR="007160FE" w:rsidTr="00DE090C">
      <w:tc>
        <w:tcPr>
          <w:tcW w:w="2948" w:type="dxa"/>
          <w:shd w:val="clear" w:color="auto" w:fill="auto"/>
        </w:tcPr>
        <w:p w:rsidR="007160FE" w:rsidRPr="00DE090C" w:rsidRDefault="007160FE" w:rsidP="007160FE">
          <w:pPr>
            <w:pStyle w:val="Gegevens"/>
            <w:rPr>
              <w:b/>
            </w:rPr>
          </w:pPr>
          <w:r w:rsidRPr="00DE090C">
            <w:rPr>
              <w:b/>
            </w:rPr>
            <w:t>Uw kenmerk</w:t>
          </w:r>
        </w:p>
      </w:tc>
    </w:tr>
    <w:tr w:rsidR="007160FE" w:rsidTr="00DE090C">
      <w:tc>
        <w:tcPr>
          <w:tcW w:w="2948" w:type="dxa"/>
          <w:shd w:val="clear" w:color="auto" w:fill="auto"/>
        </w:tcPr>
        <w:p w:rsidR="007160FE" w:rsidRPr="00C052AA" w:rsidRDefault="00823014" w:rsidP="007160FE">
          <w:pPr>
            <w:pStyle w:val="Gegevens"/>
            <w:rPr>
              <w:szCs w:val="16"/>
            </w:rPr>
          </w:pPr>
          <w:r w:rsidRPr="00C052AA">
            <w:rPr>
              <w:szCs w:val="16"/>
            </w:rPr>
            <w:t>n.v.t.</w:t>
          </w:r>
        </w:p>
      </w:tc>
    </w:tr>
    <w:tr w:rsidR="007160FE" w:rsidTr="00DE090C">
      <w:tc>
        <w:tcPr>
          <w:tcW w:w="2948" w:type="dxa"/>
          <w:shd w:val="clear" w:color="auto" w:fill="auto"/>
        </w:tcPr>
        <w:p w:rsidR="007160FE" w:rsidRDefault="007160FE" w:rsidP="007160FE">
          <w:pPr>
            <w:pStyle w:val="Gegevens"/>
          </w:pPr>
        </w:p>
      </w:tc>
    </w:tr>
    <w:tr w:rsidR="007160FE" w:rsidTr="00DE090C">
      <w:tc>
        <w:tcPr>
          <w:tcW w:w="2948" w:type="dxa"/>
          <w:shd w:val="clear" w:color="auto" w:fill="auto"/>
        </w:tcPr>
        <w:p w:rsidR="007160FE" w:rsidRPr="00DE090C" w:rsidRDefault="007160FE" w:rsidP="007160FE">
          <w:pPr>
            <w:pStyle w:val="Gegevens"/>
            <w:rPr>
              <w:b/>
            </w:rPr>
          </w:pPr>
        </w:p>
      </w:tc>
    </w:tr>
    <w:tr w:rsidR="007160FE" w:rsidTr="00DE090C">
      <w:tc>
        <w:tcPr>
          <w:tcW w:w="2948" w:type="dxa"/>
          <w:shd w:val="clear" w:color="auto" w:fill="auto"/>
        </w:tcPr>
        <w:p w:rsidR="007160FE" w:rsidRDefault="007160FE" w:rsidP="007160FE">
          <w:pPr>
            <w:pStyle w:val="Gegevens"/>
          </w:pPr>
        </w:p>
      </w:tc>
    </w:tr>
    <w:tr w:rsidR="007160FE" w:rsidTr="00DE090C">
      <w:tc>
        <w:tcPr>
          <w:tcW w:w="2948" w:type="dxa"/>
          <w:shd w:val="clear" w:color="auto" w:fill="auto"/>
        </w:tcPr>
        <w:p w:rsidR="007160FE" w:rsidRPr="00DE090C" w:rsidRDefault="007160FE" w:rsidP="007160FE">
          <w:pPr>
            <w:pStyle w:val="Gegevens"/>
            <w:rPr>
              <w:b/>
            </w:rPr>
          </w:pPr>
        </w:p>
      </w:tc>
    </w:tr>
    <w:tr w:rsidR="007160FE" w:rsidTr="00DE090C">
      <w:tc>
        <w:tcPr>
          <w:tcW w:w="2948" w:type="dxa"/>
          <w:shd w:val="clear" w:color="auto" w:fill="auto"/>
        </w:tcPr>
        <w:p w:rsidR="007160FE" w:rsidRPr="00A72F25" w:rsidRDefault="007160FE" w:rsidP="007160FE">
          <w:pPr>
            <w:pStyle w:val="Gegevens"/>
          </w:pPr>
        </w:p>
      </w:tc>
    </w:tr>
  </w:tbl>
  <w:p w:rsidR="00DA232E" w:rsidRPr="00543472" w:rsidRDefault="00DA232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4pt;height:11.4pt" o:bullet="t">
        <v:imagedata r:id="rId1" o:title=""/>
      </v:shape>
    </w:pict>
  </w:numPicBullet>
  <w:abstractNum w:abstractNumId="0" w15:restartNumberingAfterBreak="0">
    <w:nsid w:val="08FF46D5"/>
    <w:multiLevelType w:val="hybridMultilevel"/>
    <w:tmpl w:val="52CCAF6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1763D"/>
    <w:multiLevelType w:val="hybridMultilevel"/>
    <w:tmpl w:val="843689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53381F"/>
    <w:multiLevelType w:val="multilevel"/>
    <w:tmpl w:val="315ACF36"/>
    <w:lvl w:ilvl="0">
      <w:start w:val="1"/>
      <w:numFmt w:val="bullet"/>
      <w:pStyle w:val="Opsomming-tekens"/>
      <w:lvlText w:val="–"/>
      <w:lvlJc w:val="left"/>
      <w:pPr>
        <w:tabs>
          <w:tab w:val="num" w:pos="340"/>
        </w:tabs>
        <w:ind w:left="340" w:hanging="340"/>
      </w:pPr>
      <w:rPr>
        <w:rFonts w:ascii="BakerSignet BT" w:hAnsi="BakerSignet BT" w:hint="default"/>
        <w:spacing w:val="4"/>
        <w:sz w:val="18"/>
      </w:rPr>
    </w:lvl>
    <w:lvl w:ilvl="1">
      <w:start w:val="1"/>
      <w:numFmt w:val="bullet"/>
      <w:lvlText w:val="–"/>
      <w:lvlJc w:val="left"/>
      <w:pPr>
        <w:tabs>
          <w:tab w:val="num" w:pos="680"/>
        </w:tabs>
        <w:ind w:left="680" w:hanging="340"/>
      </w:pPr>
      <w:rPr>
        <w:rFonts w:ascii="BakerSignet BT" w:hAnsi="BakerSignet BT" w:hint="default"/>
      </w:rPr>
    </w:lvl>
    <w:lvl w:ilvl="2">
      <w:start w:val="1"/>
      <w:numFmt w:val="bullet"/>
      <w:lvlText w:val="–"/>
      <w:lvlJc w:val="left"/>
      <w:pPr>
        <w:tabs>
          <w:tab w:val="num" w:pos="1021"/>
        </w:tabs>
        <w:ind w:left="1021" w:hanging="341"/>
      </w:pPr>
      <w:rPr>
        <w:rFonts w:ascii="BakerSignet BT" w:hAnsi="BakerSignet BT" w:hint="default"/>
      </w:rPr>
    </w:lvl>
    <w:lvl w:ilvl="3">
      <w:start w:val="1"/>
      <w:numFmt w:val="bullet"/>
      <w:lvlText w:val="–"/>
      <w:lvlJc w:val="left"/>
      <w:pPr>
        <w:tabs>
          <w:tab w:val="num" w:pos="1361"/>
        </w:tabs>
        <w:ind w:left="1361" w:hanging="340"/>
      </w:pPr>
      <w:rPr>
        <w:rFonts w:ascii="BakerSignet BT" w:hAnsi="BakerSignet BT"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left="1701" w:hanging="340"/>
      </w:pPr>
      <w:rPr>
        <w:rFonts w:ascii="BakerSignet BT" w:hAnsi="BakerSignet BT" w:hint="default"/>
      </w:rPr>
    </w:lvl>
    <w:lvl w:ilvl="5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1A862D9E"/>
    <w:multiLevelType w:val="hybridMultilevel"/>
    <w:tmpl w:val="A60EF796"/>
    <w:lvl w:ilvl="0" w:tplc="F5D8F65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FD3C07"/>
    <w:multiLevelType w:val="hybridMultilevel"/>
    <w:tmpl w:val="3B06E938"/>
    <w:lvl w:ilvl="0" w:tplc="F5D8F65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13D36F1"/>
    <w:multiLevelType w:val="multilevel"/>
    <w:tmpl w:val="6FF6C3C8"/>
    <w:lvl w:ilvl="0">
      <w:start w:val="1"/>
      <w:numFmt w:val="decimal"/>
      <w:pStyle w:val="Opsomming-cijfers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34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61"/>
        </w:tabs>
        <w:ind w:left="1361" w:hanging="3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1701" w:hanging="3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6" w15:restartNumberingAfterBreak="0">
    <w:nsid w:val="36BB538F"/>
    <w:multiLevelType w:val="singleLevel"/>
    <w:tmpl w:val="D080484E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4F693CDD"/>
    <w:multiLevelType w:val="hybridMultilevel"/>
    <w:tmpl w:val="714E4382"/>
    <w:lvl w:ilvl="0" w:tplc="61661C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00F7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8C36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5A0B6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D409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6EB7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74FA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6C8D7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90E1D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52A37803"/>
    <w:multiLevelType w:val="hybridMultilevel"/>
    <w:tmpl w:val="B9DA6B1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7E3B3A"/>
    <w:multiLevelType w:val="hybridMultilevel"/>
    <w:tmpl w:val="A96037A6"/>
    <w:lvl w:ilvl="0" w:tplc="F5D8F65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A04582"/>
    <w:multiLevelType w:val="hybridMultilevel"/>
    <w:tmpl w:val="B45EF796"/>
    <w:lvl w:ilvl="0" w:tplc="F5D8F65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5"/>
  </w:num>
  <w:num w:numId="4">
    <w:abstractNumId w:val="2"/>
  </w:num>
  <w:num w:numId="5">
    <w:abstractNumId w:val="5"/>
  </w:num>
  <w:num w:numId="6">
    <w:abstractNumId w:val="2"/>
  </w:num>
  <w:num w:numId="7">
    <w:abstractNumId w:val="7"/>
  </w:num>
  <w:num w:numId="8">
    <w:abstractNumId w:val="4"/>
  </w:num>
  <w:num w:numId="9">
    <w:abstractNumId w:val="9"/>
  </w:num>
  <w:num w:numId="10">
    <w:abstractNumId w:val="3"/>
  </w:num>
  <w:num w:numId="11">
    <w:abstractNumId w:val="10"/>
  </w:num>
  <w:num w:numId="12">
    <w:abstractNumId w:val="0"/>
  </w:num>
  <w:num w:numId="13">
    <w:abstractNumId w:val="1"/>
  </w:num>
  <w:num w:numId="14">
    <w:abstractNumId w:val="8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95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A8F"/>
    <w:rsid w:val="0000184F"/>
    <w:rsid w:val="00005BA1"/>
    <w:rsid w:val="00022E39"/>
    <w:rsid w:val="0002798C"/>
    <w:rsid w:val="00027DBE"/>
    <w:rsid w:val="00037932"/>
    <w:rsid w:val="0005571E"/>
    <w:rsid w:val="00055865"/>
    <w:rsid w:val="00061D63"/>
    <w:rsid w:val="0006458D"/>
    <w:rsid w:val="00064A96"/>
    <w:rsid w:val="000661FD"/>
    <w:rsid w:val="00071765"/>
    <w:rsid w:val="00075080"/>
    <w:rsid w:val="00075268"/>
    <w:rsid w:val="00082F58"/>
    <w:rsid w:val="0009198A"/>
    <w:rsid w:val="00094CE7"/>
    <w:rsid w:val="000966E7"/>
    <w:rsid w:val="000A6458"/>
    <w:rsid w:val="000A7486"/>
    <w:rsid w:val="000C0496"/>
    <w:rsid w:val="000C2BFB"/>
    <w:rsid w:val="000C3164"/>
    <w:rsid w:val="000C451A"/>
    <w:rsid w:val="000D2A9C"/>
    <w:rsid w:val="000D6415"/>
    <w:rsid w:val="000E62E8"/>
    <w:rsid w:val="000F3FAC"/>
    <w:rsid w:val="000F4EE7"/>
    <w:rsid w:val="000F5796"/>
    <w:rsid w:val="000F68AD"/>
    <w:rsid w:val="000F7D4B"/>
    <w:rsid w:val="00100860"/>
    <w:rsid w:val="0012122B"/>
    <w:rsid w:val="00121D15"/>
    <w:rsid w:val="00131B36"/>
    <w:rsid w:val="0016380A"/>
    <w:rsid w:val="0016464F"/>
    <w:rsid w:val="0016557E"/>
    <w:rsid w:val="00167833"/>
    <w:rsid w:val="0017221F"/>
    <w:rsid w:val="0017309B"/>
    <w:rsid w:val="00174FE6"/>
    <w:rsid w:val="00175E94"/>
    <w:rsid w:val="00182A8F"/>
    <w:rsid w:val="00186CB7"/>
    <w:rsid w:val="00192240"/>
    <w:rsid w:val="001965B6"/>
    <w:rsid w:val="00196D70"/>
    <w:rsid w:val="001A3C40"/>
    <w:rsid w:val="001A4331"/>
    <w:rsid w:val="001B08BD"/>
    <w:rsid w:val="001B0E5D"/>
    <w:rsid w:val="001B2DB6"/>
    <w:rsid w:val="001C3ED8"/>
    <w:rsid w:val="001D5D00"/>
    <w:rsid w:val="001D736D"/>
    <w:rsid w:val="001F30FF"/>
    <w:rsid w:val="00203D02"/>
    <w:rsid w:val="00204FF6"/>
    <w:rsid w:val="002079B6"/>
    <w:rsid w:val="00222C26"/>
    <w:rsid w:val="0022335D"/>
    <w:rsid w:val="0022469F"/>
    <w:rsid w:val="002252E6"/>
    <w:rsid w:val="00237F81"/>
    <w:rsid w:val="0024022C"/>
    <w:rsid w:val="00241F1C"/>
    <w:rsid w:val="002500A4"/>
    <w:rsid w:val="00252B79"/>
    <w:rsid w:val="002536D5"/>
    <w:rsid w:val="00254542"/>
    <w:rsid w:val="00254FA4"/>
    <w:rsid w:val="00256AE9"/>
    <w:rsid w:val="00257A1E"/>
    <w:rsid w:val="00286670"/>
    <w:rsid w:val="0029050D"/>
    <w:rsid w:val="00291F7A"/>
    <w:rsid w:val="00296C84"/>
    <w:rsid w:val="002A7E41"/>
    <w:rsid w:val="002B2902"/>
    <w:rsid w:val="002B2AD4"/>
    <w:rsid w:val="002C3C99"/>
    <w:rsid w:val="002C5623"/>
    <w:rsid w:val="002D30C1"/>
    <w:rsid w:val="002D3C25"/>
    <w:rsid w:val="002E6ED0"/>
    <w:rsid w:val="002F10C4"/>
    <w:rsid w:val="00301FEF"/>
    <w:rsid w:val="00303EEE"/>
    <w:rsid w:val="0031058F"/>
    <w:rsid w:val="003124F7"/>
    <w:rsid w:val="003241EC"/>
    <w:rsid w:val="00324371"/>
    <w:rsid w:val="00331F9A"/>
    <w:rsid w:val="00333441"/>
    <w:rsid w:val="003544D9"/>
    <w:rsid w:val="003551BD"/>
    <w:rsid w:val="0035652C"/>
    <w:rsid w:val="00356859"/>
    <w:rsid w:val="003576BA"/>
    <w:rsid w:val="00361381"/>
    <w:rsid w:val="0036355B"/>
    <w:rsid w:val="003646F5"/>
    <w:rsid w:val="00367072"/>
    <w:rsid w:val="00381795"/>
    <w:rsid w:val="003872F4"/>
    <w:rsid w:val="0039302D"/>
    <w:rsid w:val="00393DD3"/>
    <w:rsid w:val="00397ECF"/>
    <w:rsid w:val="003A4EE3"/>
    <w:rsid w:val="003B1A3D"/>
    <w:rsid w:val="003B5D51"/>
    <w:rsid w:val="003D6E65"/>
    <w:rsid w:val="003E3EC2"/>
    <w:rsid w:val="003E7DF4"/>
    <w:rsid w:val="00402FD0"/>
    <w:rsid w:val="004042C6"/>
    <w:rsid w:val="00405A2E"/>
    <w:rsid w:val="00405CEF"/>
    <w:rsid w:val="004104F3"/>
    <w:rsid w:val="00422444"/>
    <w:rsid w:val="00427C4D"/>
    <w:rsid w:val="00430FEA"/>
    <w:rsid w:val="00433562"/>
    <w:rsid w:val="00441ED2"/>
    <w:rsid w:val="0044396E"/>
    <w:rsid w:val="00447405"/>
    <w:rsid w:val="00453E16"/>
    <w:rsid w:val="0045407E"/>
    <w:rsid w:val="004618D5"/>
    <w:rsid w:val="004716D9"/>
    <w:rsid w:val="00482D94"/>
    <w:rsid w:val="00495CA5"/>
    <w:rsid w:val="004B3880"/>
    <w:rsid w:val="004B7501"/>
    <w:rsid w:val="004C2B78"/>
    <w:rsid w:val="004D2659"/>
    <w:rsid w:val="004E2698"/>
    <w:rsid w:val="004E2A50"/>
    <w:rsid w:val="004E4D30"/>
    <w:rsid w:val="004F01CA"/>
    <w:rsid w:val="004F4608"/>
    <w:rsid w:val="004F5F83"/>
    <w:rsid w:val="005079F9"/>
    <w:rsid w:val="00511E44"/>
    <w:rsid w:val="0052152F"/>
    <w:rsid w:val="005223ED"/>
    <w:rsid w:val="00523C9E"/>
    <w:rsid w:val="00525493"/>
    <w:rsid w:val="00527034"/>
    <w:rsid w:val="005422A5"/>
    <w:rsid w:val="00542664"/>
    <w:rsid w:val="00543472"/>
    <w:rsid w:val="00545A34"/>
    <w:rsid w:val="00553BAD"/>
    <w:rsid w:val="005550F9"/>
    <w:rsid w:val="00561906"/>
    <w:rsid w:val="00561D7B"/>
    <w:rsid w:val="005622AD"/>
    <w:rsid w:val="0056762A"/>
    <w:rsid w:val="00570E42"/>
    <w:rsid w:val="0058482B"/>
    <w:rsid w:val="00586355"/>
    <w:rsid w:val="00591F00"/>
    <w:rsid w:val="00592671"/>
    <w:rsid w:val="005A568C"/>
    <w:rsid w:val="005A57BB"/>
    <w:rsid w:val="005A76E4"/>
    <w:rsid w:val="005B5574"/>
    <w:rsid w:val="005D5DAC"/>
    <w:rsid w:val="005E3F2A"/>
    <w:rsid w:val="005E5210"/>
    <w:rsid w:val="005F11B2"/>
    <w:rsid w:val="005F6A70"/>
    <w:rsid w:val="00605338"/>
    <w:rsid w:val="00606FF8"/>
    <w:rsid w:val="00607166"/>
    <w:rsid w:val="00613014"/>
    <w:rsid w:val="00615046"/>
    <w:rsid w:val="006170CE"/>
    <w:rsid w:val="00632A36"/>
    <w:rsid w:val="00637A12"/>
    <w:rsid w:val="00643E91"/>
    <w:rsid w:val="00645F02"/>
    <w:rsid w:val="00645FE3"/>
    <w:rsid w:val="00667A2D"/>
    <w:rsid w:val="00667F8A"/>
    <w:rsid w:val="00682A82"/>
    <w:rsid w:val="00682AE4"/>
    <w:rsid w:val="006849C4"/>
    <w:rsid w:val="006A1E1E"/>
    <w:rsid w:val="006B62A8"/>
    <w:rsid w:val="006C7A7F"/>
    <w:rsid w:val="006D4471"/>
    <w:rsid w:val="006F4BFD"/>
    <w:rsid w:val="006F644D"/>
    <w:rsid w:val="0070635E"/>
    <w:rsid w:val="007063FC"/>
    <w:rsid w:val="007124F4"/>
    <w:rsid w:val="007160FE"/>
    <w:rsid w:val="00725AB2"/>
    <w:rsid w:val="00726423"/>
    <w:rsid w:val="007311FB"/>
    <w:rsid w:val="00731CD7"/>
    <w:rsid w:val="00744A8C"/>
    <w:rsid w:val="00754FC3"/>
    <w:rsid w:val="007568B0"/>
    <w:rsid w:val="007630F2"/>
    <w:rsid w:val="00772A27"/>
    <w:rsid w:val="007751C6"/>
    <w:rsid w:val="00790252"/>
    <w:rsid w:val="0079152E"/>
    <w:rsid w:val="007932AF"/>
    <w:rsid w:val="00797640"/>
    <w:rsid w:val="007A264A"/>
    <w:rsid w:val="007A7AB6"/>
    <w:rsid w:val="007B0C50"/>
    <w:rsid w:val="007B690A"/>
    <w:rsid w:val="007B7963"/>
    <w:rsid w:val="007D1863"/>
    <w:rsid w:val="007D3E88"/>
    <w:rsid w:val="007E42B4"/>
    <w:rsid w:val="00803FDA"/>
    <w:rsid w:val="008102EB"/>
    <w:rsid w:val="00815B03"/>
    <w:rsid w:val="00816151"/>
    <w:rsid w:val="0081799B"/>
    <w:rsid w:val="008222E6"/>
    <w:rsid w:val="00823014"/>
    <w:rsid w:val="00823043"/>
    <w:rsid w:val="008326F2"/>
    <w:rsid w:val="00836F3D"/>
    <w:rsid w:val="00843DF9"/>
    <w:rsid w:val="00850773"/>
    <w:rsid w:val="0085236F"/>
    <w:rsid w:val="00861115"/>
    <w:rsid w:val="00861CA5"/>
    <w:rsid w:val="00865477"/>
    <w:rsid w:val="00872BCA"/>
    <w:rsid w:val="008775FF"/>
    <w:rsid w:val="00881213"/>
    <w:rsid w:val="008846C6"/>
    <w:rsid w:val="0088556B"/>
    <w:rsid w:val="008967DF"/>
    <w:rsid w:val="008A047B"/>
    <w:rsid w:val="008A5688"/>
    <w:rsid w:val="008B34A9"/>
    <w:rsid w:val="008B3CCC"/>
    <w:rsid w:val="008B3CCE"/>
    <w:rsid w:val="008D3A23"/>
    <w:rsid w:val="008F7BE1"/>
    <w:rsid w:val="00905DE6"/>
    <w:rsid w:val="009071BD"/>
    <w:rsid w:val="00923FAD"/>
    <w:rsid w:val="00937B31"/>
    <w:rsid w:val="009438FA"/>
    <w:rsid w:val="00943AB0"/>
    <w:rsid w:val="00947F3F"/>
    <w:rsid w:val="00960050"/>
    <w:rsid w:val="009610F0"/>
    <w:rsid w:val="009622F7"/>
    <w:rsid w:val="00964086"/>
    <w:rsid w:val="009653A5"/>
    <w:rsid w:val="009710A4"/>
    <w:rsid w:val="00971556"/>
    <w:rsid w:val="0097283F"/>
    <w:rsid w:val="009730C3"/>
    <w:rsid w:val="00973C87"/>
    <w:rsid w:val="00973F9E"/>
    <w:rsid w:val="009769BD"/>
    <w:rsid w:val="00981E8A"/>
    <w:rsid w:val="009855B6"/>
    <w:rsid w:val="00992A7F"/>
    <w:rsid w:val="009A5C96"/>
    <w:rsid w:val="009B6704"/>
    <w:rsid w:val="009C0F22"/>
    <w:rsid w:val="009C565C"/>
    <w:rsid w:val="009C6991"/>
    <w:rsid w:val="009D048D"/>
    <w:rsid w:val="009E7BA9"/>
    <w:rsid w:val="00A201E5"/>
    <w:rsid w:val="00A22052"/>
    <w:rsid w:val="00A309B6"/>
    <w:rsid w:val="00A31728"/>
    <w:rsid w:val="00A320FB"/>
    <w:rsid w:val="00A46B60"/>
    <w:rsid w:val="00A641D7"/>
    <w:rsid w:val="00A65C93"/>
    <w:rsid w:val="00A67E6B"/>
    <w:rsid w:val="00A73238"/>
    <w:rsid w:val="00A82B43"/>
    <w:rsid w:val="00A86EEE"/>
    <w:rsid w:val="00A9096C"/>
    <w:rsid w:val="00AA71DD"/>
    <w:rsid w:val="00AB7E38"/>
    <w:rsid w:val="00AC03E9"/>
    <w:rsid w:val="00AD4D1C"/>
    <w:rsid w:val="00AE041E"/>
    <w:rsid w:val="00AE2E4B"/>
    <w:rsid w:val="00AE793A"/>
    <w:rsid w:val="00B006AE"/>
    <w:rsid w:val="00B036C5"/>
    <w:rsid w:val="00B06323"/>
    <w:rsid w:val="00B156C0"/>
    <w:rsid w:val="00B2554B"/>
    <w:rsid w:val="00B538ED"/>
    <w:rsid w:val="00B601CF"/>
    <w:rsid w:val="00B64D3A"/>
    <w:rsid w:val="00B675C0"/>
    <w:rsid w:val="00B71E4C"/>
    <w:rsid w:val="00B76F18"/>
    <w:rsid w:val="00B8292D"/>
    <w:rsid w:val="00B904FE"/>
    <w:rsid w:val="00B908A1"/>
    <w:rsid w:val="00B9730B"/>
    <w:rsid w:val="00BA0E69"/>
    <w:rsid w:val="00BB1D47"/>
    <w:rsid w:val="00BE535F"/>
    <w:rsid w:val="00BF2E4A"/>
    <w:rsid w:val="00BF3226"/>
    <w:rsid w:val="00BF3389"/>
    <w:rsid w:val="00BF3870"/>
    <w:rsid w:val="00C010CD"/>
    <w:rsid w:val="00C052AA"/>
    <w:rsid w:val="00C44F5C"/>
    <w:rsid w:val="00C507E0"/>
    <w:rsid w:val="00C65E56"/>
    <w:rsid w:val="00C66A9E"/>
    <w:rsid w:val="00C71691"/>
    <w:rsid w:val="00C75DC2"/>
    <w:rsid w:val="00C76954"/>
    <w:rsid w:val="00C76DC4"/>
    <w:rsid w:val="00C809D0"/>
    <w:rsid w:val="00C87A5F"/>
    <w:rsid w:val="00C926EC"/>
    <w:rsid w:val="00C92F83"/>
    <w:rsid w:val="00C94D49"/>
    <w:rsid w:val="00CA1513"/>
    <w:rsid w:val="00CA2A59"/>
    <w:rsid w:val="00CA65E4"/>
    <w:rsid w:val="00CB473D"/>
    <w:rsid w:val="00CC3E94"/>
    <w:rsid w:val="00CC6F3E"/>
    <w:rsid w:val="00CC7B4C"/>
    <w:rsid w:val="00CD6B0C"/>
    <w:rsid w:val="00CD706E"/>
    <w:rsid w:val="00D01518"/>
    <w:rsid w:val="00D06B97"/>
    <w:rsid w:val="00D17A48"/>
    <w:rsid w:val="00D23537"/>
    <w:rsid w:val="00D252CF"/>
    <w:rsid w:val="00D27616"/>
    <w:rsid w:val="00D34E5D"/>
    <w:rsid w:val="00D358AE"/>
    <w:rsid w:val="00D37A94"/>
    <w:rsid w:val="00D42DE8"/>
    <w:rsid w:val="00D46997"/>
    <w:rsid w:val="00D539A2"/>
    <w:rsid w:val="00D6174C"/>
    <w:rsid w:val="00D65A87"/>
    <w:rsid w:val="00D7358F"/>
    <w:rsid w:val="00D87E08"/>
    <w:rsid w:val="00D9022F"/>
    <w:rsid w:val="00DA232E"/>
    <w:rsid w:val="00DA3208"/>
    <w:rsid w:val="00DB11C5"/>
    <w:rsid w:val="00DB1967"/>
    <w:rsid w:val="00DB42F8"/>
    <w:rsid w:val="00DC5E82"/>
    <w:rsid w:val="00DC6B93"/>
    <w:rsid w:val="00DC6C71"/>
    <w:rsid w:val="00DD6628"/>
    <w:rsid w:val="00DE090C"/>
    <w:rsid w:val="00E06369"/>
    <w:rsid w:val="00E134E6"/>
    <w:rsid w:val="00E13872"/>
    <w:rsid w:val="00E13B47"/>
    <w:rsid w:val="00E14856"/>
    <w:rsid w:val="00E1734F"/>
    <w:rsid w:val="00E21393"/>
    <w:rsid w:val="00E235C2"/>
    <w:rsid w:val="00E251C5"/>
    <w:rsid w:val="00E34182"/>
    <w:rsid w:val="00E37344"/>
    <w:rsid w:val="00E467D4"/>
    <w:rsid w:val="00E63B94"/>
    <w:rsid w:val="00E83A8F"/>
    <w:rsid w:val="00EA7B8B"/>
    <w:rsid w:val="00EB6D4B"/>
    <w:rsid w:val="00EC1C07"/>
    <w:rsid w:val="00EC39D2"/>
    <w:rsid w:val="00EC3CCC"/>
    <w:rsid w:val="00EF2EF7"/>
    <w:rsid w:val="00F00770"/>
    <w:rsid w:val="00F072DD"/>
    <w:rsid w:val="00F1412B"/>
    <w:rsid w:val="00F27765"/>
    <w:rsid w:val="00F27D07"/>
    <w:rsid w:val="00F30829"/>
    <w:rsid w:val="00F4505F"/>
    <w:rsid w:val="00F502D4"/>
    <w:rsid w:val="00F55DAF"/>
    <w:rsid w:val="00F572C5"/>
    <w:rsid w:val="00F71EB2"/>
    <w:rsid w:val="00F760FD"/>
    <w:rsid w:val="00F93277"/>
    <w:rsid w:val="00FA0626"/>
    <w:rsid w:val="00FB187E"/>
    <w:rsid w:val="00FC3267"/>
    <w:rsid w:val="00FD3620"/>
    <w:rsid w:val="00FE2DAB"/>
    <w:rsid w:val="00FE5313"/>
    <w:rsid w:val="00FE5B35"/>
    <w:rsid w:val="00FF43C9"/>
    <w:rsid w:val="00FF7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27D7DD2-C198-4389-B4CF-0CEB255B4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591F00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  <w:tab w:val="left" w:pos="3742"/>
        <w:tab w:val="left" w:pos="4082"/>
        <w:tab w:val="left" w:pos="4423"/>
        <w:tab w:val="left" w:pos="4763"/>
        <w:tab w:val="left" w:pos="5103"/>
        <w:tab w:val="left" w:pos="5443"/>
        <w:tab w:val="left" w:pos="5783"/>
        <w:tab w:val="left" w:pos="6124"/>
        <w:tab w:val="left" w:pos="6464"/>
        <w:tab w:val="left" w:pos="6804"/>
        <w:tab w:val="left" w:pos="7144"/>
        <w:tab w:val="left" w:pos="7484"/>
        <w:tab w:val="left" w:pos="7825"/>
        <w:tab w:val="left" w:pos="8165"/>
        <w:tab w:val="left" w:pos="8505"/>
      </w:tabs>
      <w:spacing w:line="280" w:lineRule="exact"/>
    </w:pPr>
    <w:rPr>
      <w:rFonts w:ascii="Lucida Sans" w:hAnsi="Lucida Sans"/>
      <w:sz w:val="19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">
    <w:name w:val="Brief"/>
    <w:basedOn w:val="Standaard"/>
    <w:rsid w:val="00591F00"/>
  </w:style>
  <w:style w:type="paragraph" w:customStyle="1" w:styleId="Subkop">
    <w:name w:val="Subkop"/>
    <w:basedOn w:val="Brief"/>
    <w:next w:val="Standaard"/>
    <w:rsid w:val="00591F00"/>
    <w:rPr>
      <w:b/>
    </w:rPr>
  </w:style>
  <w:style w:type="paragraph" w:customStyle="1" w:styleId="Opsomming-tekens">
    <w:name w:val="Opsomming - tekens"/>
    <w:basedOn w:val="Standaard"/>
    <w:rsid w:val="00591F00"/>
    <w:pPr>
      <w:numPr>
        <w:numId w:val="6"/>
      </w:numPr>
    </w:pPr>
  </w:style>
  <w:style w:type="paragraph" w:customStyle="1" w:styleId="Opsomming-cijfers">
    <w:name w:val="Opsomming - cijfers"/>
    <w:basedOn w:val="Standaard"/>
    <w:rsid w:val="00591F00"/>
    <w:pPr>
      <w:numPr>
        <w:numId w:val="5"/>
      </w:numPr>
    </w:pPr>
  </w:style>
  <w:style w:type="paragraph" w:customStyle="1" w:styleId="Documentnaam">
    <w:name w:val="Documentnaam"/>
    <w:basedOn w:val="Standaard"/>
    <w:rsid w:val="00591F00"/>
    <w:rPr>
      <w:b/>
      <w:sz w:val="28"/>
    </w:rPr>
  </w:style>
  <w:style w:type="paragraph" w:customStyle="1" w:styleId="Paginacijfer">
    <w:name w:val="Paginacijfer"/>
    <w:basedOn w:val="Gegevens"/>
    <w:rsid w:val="00591F00"/>
    <w:pPr>
      <w:jc w:val="right"/>
    </w:pPr>
  </w:style>
  <w:style w:type="paragraph" w:customStyle="1" w:styleId="Fax">
    <w:name w:val="Fax"/>
    <w:basedOn w:val="Standaard"/>
    <w:rsid w:val="00591F00"/>
  </w:style>
  <w:style w:type="paragraph" w:customStyle="1" w:styleId="Faxgegevens">
    <w:name w:val="Fax gegevens"/>
    <w:basedOn w:val="Gegevens"/>
    <w:rsid w:val="00591F00"/>
    <w:rPr>
      <w:sz w:val="17"/>
    </w:rPr>
  </w:style>
  <w:style w:type="paragraph" w:customStyle="1" w:styleId="Naamvolgvel">
    <w:name w:val="Naam volgvel"/>
    <w:basedOn w:val="Gegevens"/>
    <w:rsid w:val="00591F00"/>
    <w:rPr>
      <w:b/>
    </w:rPr>
  </w:style>
  <w:style w:type="paragraph" w:customStyle="1" w:styleId="Vergadering">
    <w:name w:val="Vergadering"/>
    <w:rsid w:val="00591F00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  <w:tab w:val="left" w:pos="3742"/>
        <w:tab w:val="left" w:pos="4082"/>
        <w:tab w:val="left" w:pos="4423"/>
        <w:tab w:val="left" w:pos="4763"/>
        <w:tab w:val="left" w:pos="5103"/>
        <w:tab w:val="left" w:pos="5443"/>
        <w:tab w:val="left" w:pos="5783"/>
        <w:tab w:val="left" w:pos="6124"/>
        <w:tab w:val="left" w:pos="6464"/>
        <w:tab w:val="left" w:pos="6804"/>
        <w:tab w:val="left" w:pos="7144"/>
        <w:tab w:val="left" w:pos="7484"/>
        <w:tab w:val="left" w:pos="7825"/>
        <w:tab w:val="left" w:pos="8165"/>
        <w:tab w:val="left" w:pos="8505"/>
      </w:tabs>
      <w:spacing w:line="280" w:lineRule="exact"/>
    </w:pPr>
    <w:rPr>
      <w:rFonts w:ascii="Lucida Bright" w:hAnsi="Lucida Bright"/>
      <w:sz w:val="18"/>
      <w:szCs w:val="24"/>
    </w:rPr>
  </w:style>
  <w:style w:type="paragraph" w:customStyle="1" w:styleId="Vergaderingaanwezig">
    <w:name w:val="Vergadering aanwezig"/>
    <w:basedOn w:val="Gegevens"/>
    <w:rsid w:val="00591F00"/>
    <w:pPr>
      <w:spacing w:line="240" w:lineRule="exact"/>
    </w:pPr>
  </w:style>
  <w:style w:type="paragraph" w:customStyle="1" w:styleId="Gegevens">
    <w:name w:val="Gegevens"/>
    <w:basedOn w:val="Brief"/>
    <w:rsid w:val="00591F00"/>
    <w:rPr>
      <w:sz w:val="16"/>
    </w:rPr>
  </w:style>
  <w:style w:type="paragraph" w:customStyle="1" w:styleId="Persbericht">
    <w:name w:val="Persbericht"/>
    <w:basedOn w:val="Documentnaam"/>
    <w:rsid w:val="00591F00"/>
    <w:pPr>
      <w:spacing w:line="240" w:lineRule="auto"/>
    </w:pPr>
    <w:rPr>
      <w:sz w:val="42"/>
    </w:rPr>
  </w:style>
  <w:style w:type="paragraph" w:customStyle="1" w:styleId="Retouradres">
    <w:name w:val="Retouradres"/>
    <w:basedOn w:val="Standaard"/>
    <w:rsid w:val="00591F00"/>
    <w:rPr>
      <w:caps/>
      <w:sz w:val="12"/>
    </w:rPr>
  </w:style>
  <w:style w:type="paragraph" w:styleId="Koptekst">
    <w:name w:val="header"/>
    <w:basedOn w:val="Standaard"/>
    <w:rsid w:val="00DB42F8"/>
    <w:pPr>
      <w:tabs>
        <w:tab w:val="clear" w:pos="340"/>
        <w:tab w:val="clear" w:pos="680"/>
        <w:tab w:val="clear" w:pos="1021"/>
        <w:tab w:val="clear" w:pos="1361"/>
        <w:tab w:val="clear" w:pos="1701"/>
        <w:tab w:val="clear" w:pos="2041"/>
        <w:tab w:val="clear" w:pos="2381"/>
        <w:tab w:val="clear" w:pos="2722"/>
        <w:tab w:val="clear" w:pos="3062"/>
        <w:tab w:val="clear" w:pos="3402"/>
        <w:tab w:val="clear" w:pos="3742"/>
        <w:tab w:val="clear" w:pos="4082"/>
        <w:tab w:val="clear" w:pos="4423"/>
        <w:tab w:val="clear" w:pos="4763"/>
        <w:tab w:val="clear" w:pos="5103"/>
        <w:tab w:val="clear" w:pos="5443"/>
        <w:tab w:val="clear" w:pos="5783"/>
        <w:tab w:val="clear" w:pos="6124"/>
        <w:tab w:val="clear" w:pos="6464"/>
        <w:tab w:val="clear" w:pos="6804"/>
        <w:tab w:val="clear" w:pos="7144"/>
        <w:tab w:val="clear" w:pos="7484"/>
        <w:tab w:val="clear" w:pos="7825"/>
        <w:tab w:val="clear" w:pos="8165"/>
        <w:tab w:val="clear" w:pos="8505"/>
        <w:tab w:val="center" w:pos="4536"/>
        <w:tab w:val="right" w:pos="9072"/>
      </w:tabs>
    </w:pPr>
  </w:style>
  <w:style w:type="paragraph" w:styleId="Voettekst">
    <w:name w:val="footer"/>
    <w:basedOn w:val="Standaard"/>
    <w:rsid w:val="00DB42F8"/>
    <w:pPr>
      <w:tabs>
        <w:tab w:val="clear" w:pos="340"/>
        <w:tab w:val="clear" w:pos="680"/>
        <w:tab w:val="clear" w:pos="1021"/>
        <w:tab w:val="clear" w:pos="1361"/>
        <w:tab w:val="clear" w:pos="1701"/>
        <w:tab w:val="clear" w:pos="2041"/>
        <w:tab w:val="clear" w:pos="2381"/>
        <w:tab w:val="clear" w:pos="2722"/>
        <w:tab w:val="clear" w:pos="3062"/>
        <w:tab w:val="clear" w:pos="3402"/>
        <w:tab w:val="clear" w:pos="3742"/>
        <w:tab w:val="clear" w:pos="4082"/>
        <w:tab w:val="clear" w:pos="4423"/>
        <w:tab w:val="clear" w:pos="4763"/>
        <w:tab w:val="clear" w:pos="5103"/>
        <w:tab w:val="clear" w:pos="5443"/>
        <w:tab w:val="clear" w:pos="5783"/>
        <w:tab w:val="clear" w:pos="6124"/>
        <w:tab w:val="clear" w:pos="6464"/>
        <w:tab w:val="clear" w:pos="6804"/>
        <w:tab w:val="clear" w:pos="7144"/>
        <w:tab w:val="clear" w:pos="7484"/>
        <w:tab w:val="clear" w:pos="7825"/>
        <w:tab w:val="clear" w:pos="8165"/>
        <w:tab w:val="clear" w:pos="8505"/>
        <w:tab w:val="center" w:pos="4536"/>
        <w:tab w:val="right" w:pos="9072"/>
      </w:tabs>
    </w:pPr>
  </w:style>
  <w:style w:type="table" w:styleId="Tabelraster">
    <w:name w:val="Table Grid"/>
    <w:basedOn w:val="Standaardtabel"/>
    <w:rsid w:val="00DB42F8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  <w:tab w:val="left" w:pos="3742"/>
        <w:tab w:val="left" w:pos="4082"/>
        <w:tab w:val="left" w:pos="4423"/>
        <w:tab w:val="left" w:pos="4763"/>
        <w:tab w:val="left" w:pos="5103"/>
        <w:tab w:val="left" w:pos="5443"/>
        <w:tab w:val="left" w:pos="5783"/>
        <w:tab w:val="left" w:pos="6124"/>
        <w:tab w:val="left" w:pos="6464"/>
        <w:tab w:val="left" w:pos="6804"/>
        <w:tab w:val="left" w:pos="7144"/>
        <w:tab w:val="left" w:pos="7484"/>
        <w:tab w:val="left" w:pos="7825"/>
        <w:tab w:val="left" w:pos="8165"/>
        <w:tab w:val="left" w:pos="8505"/>
      </w:tabs>
      <w:spacing w:line="28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egevensvet">
    <w:name w:val="Gegevens vet"/>
    <w:basedOn w:val="Gegevens"/>
    <w:next w:val="Gegevens"/>
    <w:rsid w:val="00973C87"/>
    <w:pPr>
      <w:framePr w:wrap="around" w:vAnchor="page" w:hAnchor="page" w:x="8449" w:y="2122"/>
      <w:suppressOverlap/>
    </w:pPr>
    <w:rPr>
      <w:b/>
    </w:rPr>
  </w:style>
  <w:style w:type="paragraph" w:styleId="Ballontekst">
    <w:name w:val="Balloon Text"/>
    <w:basedOn w:val="Standaard"/>
    <w:semiHidden/>
    <w:rsid w:val="00333441"/>
    <w:rPr>
      <w:rFonts w:ascii="Tahoma" w:hAnsi="Tahoma" w:cs="Tahoma"/>
      <w:sz w:val="16"/>
      <w:szCs w:val="16"/>
    </w:rPr>
  </w:style>
  <w:style w:type="character" w:styleId="Paginanummer">
    <w:name w:val="page number"/>
    <w:basedOn w:val="Standaardalinea-lettertype"/>
    <w:rsid w:val="00667F8A"/>
  </w:style>
  <w:style w:type="paragraph" w:customStyle="1" w:styleId="standaardvet">
    <w:name w:val="standaard vet"/>
    <w:basedOn w:val="Standaard"/>
    <w:next w:val="Standaard"/>
    <w:link w:val="standaardvetChar"/>
    <w:autoRedefine/>
    <w:rsid w:val="00F30829"/>
    <w:pPr>
      <w:framePr w:wrap="around" w:vAnchor="page" w:hAnchor="text" w:y="2433"/>
      <w:suppressOverlap/>
    </w:pPr>
    <w:rPr>
      <w:b/>
    </w:rPr>
  </w:style>
  <w:style w:type="character" w:customStyle="1" w:styleId="standaardvetChar">
    <w:name w:val="standaard vet Char"/>
    <w:link w:val="standaardvet"/>
    <w:rsid w:val="00F30829"/>
    <w:rPr>
      <w:rFonts w:ascii="Lucida Sans" w:hAnsi="Lucida Sans"/>
      <w:b/>
      <w:sz w:val="19"/>
      <w:szCs w:val="24"/>
      <w:lang w:val="nl-NL" w:eastAsia="nl-NL" w:bidi="ar-SA"/>
    </w:rPr>
  </w:style>
  <w:style w:type="character" w:styleId="Hyperlink">
    <w:name w:val="Hyperlink"/>
    <w:rsid w:val="00861CA5"/>
    <w:rPr>
      <w:color w:val="0000FF"/>
      <w:u w:val="single"/>
    </w:rPr>
  </w:style>
  <w:style w:type="paragraph" w:styleId="Titel">
    <w:name w:val="Title"/>
    <w:basedOn w:val="Standaard"/>
    <w:qFormat/>
    <w:rsid w:val="00D06B97"/>
    <w:pPr>
      <w:widowControl w:val="0"/>
      <w:tabs>
        <w:tab w:val="clear" w:pos="340"/>
        <w:tab w:val="clear" w:pos="680"/>
        <w:tab w:val="clear" w:pos="1021"/>
        <w:tab w:val="clear" w:pos="1361"/>
        <w:tab w:val="clear" w:pos="1701"/>
        <w:tab w:val="clear" w:pos="2041"/>
        <w:tab w:val="clear" w:pos="2381"/>
        <w:tab w:val="clear" w:pos="2722"/>
        <w:tab w:val="clear" w:pos="3062"/>
        <w:tab w:val="clear" w:pos="3402"/>
        <w:tab w:val="clear" w:pos="3742"/>
        <w:tab w:val="clear" w:pos="4082"/>
        <w:tab w:val="clear" w:pos="4423"/>
        <w:tab w:val="clear" w:pos="4763"/>
        <w:tab w:val="clear" w:pos="5103"/>
        <w:tab w:val="clear" w:pos="5443"/>
        <w:tab w:val="clear" w:pos="5783"/>
        <w:tab w:val="clear" w:pos="6124"/>
        <w:tab w:val="clear" w:pos="6464"/>
        <w:tab w:val="clear" w:pos="6804"/>
        <w:tab w:val="clear" w:pos="7144"/>
        <w:tab w:val="clear" w:pos="7484"/>
        <w:tab w:val="clear" w:pos="7825"/>
        <w:tab w:val="clear" w:pos="8165"/>
        <w:tab w:val="clear" w:pos="8505"/>
      </w:tabs>
      <w:spacing w:line="240" w:lineRule="auto"/>
      <w:jc w:val="center"/>
    </w:pPr>
    <w:rPr>
      <w:rFonts w:ascii="Arial" w:hAnsi="Arial"/>
      <w:sz w:val="22"/>
      <w:szCs w:val="20"/>
      <w:u w:val="single"/>
      <w:lang w:eastAsia="en-US"/>
    </w:rPr>
  </w:style>
  <w:style w:type="character" w:styleId="Tekstvantijdelijkeaanduiding">
    <w:name w:val="Placeholder Text"/>
    <w:basedOn w:val="Standaardalinea-lettertype"/>
    <w:uiPriority w:val="99"/>
    <w:semiHidden/>
    <w:rsid w:val="0054347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esktop\CNH-2019\Annex%20XVI%20K&amp;L\Annex%20XVI%20Kabels%20en%20leidingen%20bijlage%205%20Standaarddocumenten%20aanpassingsverzoek%20POS\VTA%20v3.0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CF79C12930C4819824095457461E43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A67457E-EE91-4B41-918A-E1376813B2B2}"/>
      </w:docPartPr>
      <w:docPartBody>
        <w:p w:rsidR="00000000" w:rsidRDefault="00557CDD">
          <w:pPr>
            <w:pStyle w:val="BCF79C12930C4819824095457461E43A"/>
          </w:pPr>
          <w:r>
            <w:rPr>
              <w:rStyle w:val="Tekstvantijdelijkeaanduiding"/>
              <w:highlight w:val="yellow"/>
            </w:rPr>
            <w:t>datum</w:t>
          </w:r>
          <w:r w:rsidRPr="00C44F5C">
            <w:rPr>
              <w:rStyle w:val="Tekstvantijdelijkeaanduiding"/>
              <w:highlight w:val="yellow"/>
            </w:rPr>
            <w:t xml:space="preserve"> </w:t>
          </w:r>
          <w:r w:rsidRPr="00071765">
            <w:rPr>
              <w:rStyle w:val="Tekstvantijdelijkeaanduiding"/>
              <w:highlight w:val="yellow"/>
            </w:rPr>
            <w:t>vooroverleg</w:t>
          </w:r>
        </w:p>
      </w:docPartBody>
    </w:docPart>
    <w:docPart>
      <w:docPartPr>
        <w:name w:val="6D565B61F9924245BF9D7ECD02CB7E4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8B188A3-FEBD-495F-BC00-1B897799273C}"/>
      </w:docPartPr>
      <w:docPartBody>
        <w:p w:rsidR="00000000" w:rsidRDefault="00557CDD">
          <w:pPr>
            <w:pStyle w:val="6D565B61F9924245BF9D7ECD02CB7E48"/>
          </w:pPr>
          <w:r w:rsidRPr="00F93277">
            <w:rPr>
              <w:rStyle w:val="Tekstvantijdelijkeaanduiding"/>
              <w:highlight w:val="yellow"/>
            </w:rPr>
            <w:t>naam contactpersoon PNH</w:t>
          </w:r>
        </w:p>
      </w:docPartBody>
    </w:docPart>
    <w:docPart>
      <w:docPartPr>
        <w:name w:val="B3FA454708CE4631A143023D12D31ED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99007C7-FE78-441F-B4FA-044D56721BAB}"/>
      </w:docPartPr>
      <w:docPartBody>
        <w:p w:rsidR="00000000" w:rsidRDefault="00557CDD">
          <w:pPr>
            <w:pStyle w:val="B3FA454708CE4631A143023D12D31ED3"/>
          </w:pPr>
          <w:r w:rsidRPr="00CC3E94">
            <w:rPr>
              <w:rStyle w:val="Tekstvantijdelijkeaanduiding"/>
              <w:highlight w:val="yellow"/>
            </w:rPr>
            <w:t>omschrijving project</w:t>
          </w:r>
        </w:p>
      </w:docPartBody>
    </w:docPart>
    <w:docPart>
      <w:docPartPr>
        <w:name w:val="9FCB5CE4905142D49BD373BA13E9AE4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5D403E8-02AA-4C4D-BA7D-66B31E5852F4}"/>
      </w:docPartPr>
      <w:docPartBody>
        <w:p w:rsidR="00000000" w:rsidRDefault="00557CDD">
          <w:pPr>
            <w:pStyle w:val="9FCB5CE4905142D49BD373BA13E9AE42"/>
          </w:pPr>
          <w:r w:rsidRPr="008F5979">
            <w:rPr>
              <w:rStyle w:val="Tekstvantijdelijkeaanduiding"/>
              <w:highlight w:val="yellow"/>
            </w:rPr>
            <w:t>is/zijn</w:t>
          </w:r>
        </w:p>
      </w:docPartBody>
    </w:docPart>
    <w:docPart>
      <w:docPartPr>
        <w:name w:val="C43B833DF807473DB3FEA161094D0E7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7CDFF8F-EC1A-4067-A423-5C9B5D0AA2B6}"/>
      </w:docPartPr>
      <w:docPartBody>
        <w:p w:rsidR="00000000" w:rsidRDefault="00557CDD">
          <w:pPr>
            <w:pStyle w:val="C43B833DF807473DB3FEA161094D0E7D"/>
          </w:pPr>
          <w:r>
            <w:rPr>
              <w:rStyle w:val="Tekstvantijdelijkeaanduiding"/>
              <w:highlight w:val="yellow"/>
            </w:rPr>
            <w:t xml:space="preserve">locatie benoemen </w:t>
          </w:r>
        </w:p>
      </w:docPartBody>
    </w:docPart>
    <w:docPart>
      <w:docPartPr>
        <w:name w:val="A25F5F06DE1D4E76A3E7894A9FE9515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B04412B-E4EF-44D3-B0C0-91159D616B62}"/>
      </w:docPartPr>
      <w:docPartBody>
        <w:p w:rsidR="00000000" w:rsidRDefault="00557CDD">
          <w:pPr>
            <w:pStyle w:val="A25F5F06DE1D4E76A3E7894A9FE95157"/>
          </w:pPr>
          <w:r w:rsidRPr="008F5979">
            <w:rPr>
              <w:rStyle w:val="Tekstvantijdelijkeaanduiding"/>
              <w:highlight w:val="yellow"/>
            </w:rPr>
            <w:t>kies: kabel(s) en/of leiding(en)</w:t>
          </w:r>
        </w:p>
      </w:docPartBody>
    </w:docPart>
    <w:docPart>
      <w:docPartPr>
        <w:name w:val="A6B97EDE630E46F1BFF39282B2D4326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0380A22-6965-44F2-9750-FCA6100719C9}"/>
      </w:docPartPr>
      <w:docPartBody>
        <w:p w:rsidR="00000000" w:rsidRDefault="00557CDD">
          <w:pPr>
            <w:pStyle w:val="A6B97EDE630E46F1BFF39282B2D43260"/>
          </w:pPr>
          <w:r>
            <w:rPr>
              <w:rStyle w:val="Tekstvantijdelijkeaanduiding"/>
              <w:highlight w:val="yellow"/>
            </w:rPr>
            <w:t xml:space="preserve">objectcode </w:t>
          </w:r>
        </w:p>
      </w:docPartBody>
    </w:docPart>
    <w:docPart>
      <w:docPartPr>
        <w:name w:val="19D725834CF740BC9AEBCC26EA58BFA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854530B-D9C1-46BB-A651-CE23613201C7}"/>
      </w:docPartPr>
      <w:docPartBody>
        <w:p w:rsidR="00000000" w:rsidRDefault="00557CDD">
          <w:pPr>
            <w:pStyle w:val="19D725834CF740BC9AEBCC26EA58BFA4"/>
          </w:pPr>
          <w:r>
            <w:rPr>
              <w:rStyle w:val="Tekstvantijdelijkeaanduiding"/>
              <w:highlight w:val="yellow"/>
            </w:rPr>
            <w:t xml:space="preserve">objectcode </w:t>
          </w:r>
        </w:p>
      </w:docPartBody>
    </w:docPart>
    <w:docPart>
      <w:docPartPr>
        <w:name w:val="106AE6D4665E48248ED5DD2CF260657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C2B83BC-DF1A-47E5-A74E-6AF7D2A6DF27}"/>
      </w:docPartPr>
      <w:docPartBody>
        <w:p w:rsidR="00000000" w:rsidRDefault="00557CDD">
          <w:pPr>
            <w:pStyle w:val="106AE6D4665E48248ED5DD2CF2606575"/>
          </w:pPr>
          <w:r w:rsidRPr="00883CF3">
            <w:rPr>
              <w:rStyle w:val="Tekstvantijdelijkeaanduiding"/>
              <w:highlight w:val="yellow"/>
            </w:rPr>
            <w:t>kies: aanpassing(en)</w:t>
          </w:r>
        </w:p>
      </w:docPartBody>
    </w:docPart>
    <w:docPart>
      <w:docPartPr>
        <w:name w:val="B9FA08B7745A4118B698C5075B0BD8B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723938C-3CCC-4631-900F-C253349D7673}"/>
      </w:docPartPr>
      <w:docPartBody>
        <w:p w:rsidR="00000000" w:rsidRDefault="00557CDD">
          <w:pPr>
            <w:pStyle w:val="B9FA08B7745A4118B698C5075B0BD8B7"/>
          </w:pPr>
          <w:r w:rsidRPr="008F5979">
            <w:rPr>
              <w:rStyle w:val="Tekstvantijdelijkeaanduiding"/>
              <w:highlight w:val="yellow"/>
            </w:rPr>
            <w:t>is/zijn</w:t>
          </w:r>
        </w:p>
      </w:docPartBody>
    </w:docPart>
    <w:docPart>
      <w:docPartPr>
        <w:name w:val="24F86E0CC54047598B4B4E92E67FA4F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BDDE9F4-63DF-40FD-B2FC-09860A8C8845}"/>
      </w:docPartPr>
      <w:docPartBody>
        <w:p w:rsidR="00000000" w:rsidRDefault="00557CDD">
          <w:pPr>
            <w:pStyle w:val="24F86E0CC54047598B4B4E92E67FA4FB"/>
          </w:pPr>
          <w:r w:rsidRPr="009610F0">
            <w:rPr>
              <w:rStyle w:val="Tekstvantijdelijkeaanduiding"/>
              <w:highlight w:val="yellow"/>
            </w:rPr>
            <w:t>beschrijving aanpassing</w:t>
          </w:r>
        </w:p>
      </w:docPartBody>
    </w:docPart>
    <w:docPart>
      <w:docPartPr>
        <w:name w:val="6E6AC2C7FEBB4E66ABFF721892FACE2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53D0354-4B10-48AC-B500-6811124ADF3F}"/>
      </w:docPartPr>
      <w:docPartBody>
        <w:p w:rsidR="00000000" w:rsidRDefault="00557CDD">
          <w:pPr>
            <w:pStyle w:val="6E6AC2C7FEBB4E66ABFF721892FACE22"/>
          </w:pPr>
          <w:r w:rsidRPr="00175E94">
            <w:rPr>
              <w:rStyle w:val="Tekstvantijdelijkeaanduiding"/>
              <w:highlight w:val="yellow"/>
            </w:rPr>
            <w:t>tekening naam</w:t>
          </w:r>
          <w:r>
            <w:rPr>
              <w:rStyle w:val="Tekstvantijdelijkeaanduiding"/>
              <w:highlight w:val="yellow"/>
            </w:rPr>
            <w:t xml:space="preserve"> e</w:t>
          </w:r>
          <w:r w:rsidRPr="00175E94">
            <w:rPr>
              <w:rStyle w:val="Tekstvantijdelijkeaanduiding"/>
              <w:highlight w:val="yellow"/>
            </w:rPr>
            <w:t>n datum</w:t>
          </w:r>
        </w:p>
      </w:docPartBody>
    </w:docPart>
    <w:docPart>
      <w:docPartPr>
        <w:name w:val="D4FDB83ED518464CB7E3EE6215C718A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75D6736-57B0-421B-ABA5-B5B61993F266}"/>
      </w:docPartPr>
      <w:docPartBody>
        <w:p w:rsidR="00000000" w:rsidRDefault="00557CDD">
          <w:pPr>
            <w:pStyle w:val="D4FDB83ED518464CB7E3EE6215C718A9"/>
          </w:pPr>
          <w:r w:rsidRPr="00D16A9E">
            <w:rPr>
              <w:rStyle w:val="Tekstvantijdelijkeaanduiding"/>
              <w:highlight w:val="yellow"/>
            </w:rPr>
            <w:t>uiterlijke datum verlegging gereed</w:t>
          </w:r>
        </w:p>
      </w:docPartBody>
    </w:docPart>
    <w:docPart>
      <w:docPartPr>
        <w:name w:val="6A4040162B9941D6B0A7295951C0A3E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720B740-7448-4B19-9F4A-AD0D69D638CA}"/>
      </w:docPartPr>
      <w:docPartBody>
        <w:p w:rsidR="00000000" w:rsidRDefault="00557CDD">
          <w:pPr>
            <w:pStyle w:val="6A4040162B9941D6B0A7295951C0A3ED"/>
          </w:pPr>
          <w:r w:rsidRPr="00D16A9E">
            <w:rPr>
              <w:rStyle w:val="Tekstvantijdelijkeaanduiding"/>
              <w:highlight w:val="yellow"/>
            </w:rPr>
            <w:t>datum startklaar</w:t>
          </w:r>
        </w:p>
      </w:docPartBody>
    </w:docPart>
    <w:docPart>
      <w:docPartPr>
        <w:name w:val="A97566360D224506BBFFC33BEC2FAF8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EBD8CD9-8835-4371-98DC-7E54F64A1181}"/>
      </w:docPartPr>
      <w:docPartBody>
        <w:p w:rsidR="00000000" w:rsidRDefault="00557CDD">
          <w:pPr>
            <w:pStyle w:val="A97566360D224506BBFFC33BEC2FAF8A"/>
          </w:pPr>
          <w:r w:rsidRPr="00AF2A3B">
            <w:rPr>
              <w:rStyle w:val="Tekstvantijdelijkeaanduiding"/>
              <w:highlight w:val="yellow"/>
            </w:rPr>
            <w:t>naam netbeheerder</w:t>
          </w:r>
        </w:p>
      </w:docPartBody>
    </w:docPart>
    <w:docPart>
      <w:docPartPr>
        <w:name w:val="6B826D65A9224D68A623B165C8DD458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5153DAA-9729-42A4-AEB6-5718707AB7D7}"/>
      </w:docPartPr>
      <w:docPartBody>
        <w:p w:rsidR="00000000" w:rsidRDefault="00557CDD">
          <w:pPr>
            <w:pStyle w:val="6B826D65A9224D68A623B165C8DD4581"/>
          </w:pPr>
          <w:r w:rsidRPr="00D16A9E">
            <w:rPr>
              <w:rStyle w:val="Tekstvantijdelijkeaanduiding"/>
              <w:highlight w:val="yellow"/>
            </w:rPr>
            <w:t>uiterlijke datum verlegging gereed</w:t>
          </w:r>
        </w:p>
      </w:docPartBody>
    </w:docPart>
    <w:docPart>
      <w:docPartPr>
        <w:name w:val="154B7A7F65934DBF86988310497A8DA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BD4F450-595C-4888-914C-708C0C22CECE}"/>
      </w:docPartPr>
      <w:docPartBody>
        <w:p w:rsidR="00000000" w:rsidRDefault="00557CDD">
          <w:pPr>
            <w:pStyle w:val="154B7A7F65934DBF86988310497A8DA9"/>
          </w:pPr>
          <w:r w:rsidRPr="00CC3E94">
            <w:rPr>
              <w:rStyle w:val="Tekstvantijdelijkeaanduiding"/>
              <w:highlight w:val="yellow"/>
            </w:rPr>
            <w:t>netbeheerder</w:t>
          </w:r>
        </w:p>
      </w:docPartBody>
    </w:docPart>
    <w:docPart>
      <w:docPartPr>
        <w:name w:val="02A792C02E6C4A2883CAE9FAA1BFDC5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D395CBE-144E-4FBB-9AF5-CC83838947E6}"/>
      </w:docPartPr>
      <w:docPartBody>
        <w:p w:rsidR="00000000" w:rsidRDefault="00557CDD">
          <w:pPr>
            <w:pStyle w:val="02A792C02E6C4A2883CAE9FAA1BFDC54"/>
          </w:pPr>
          <w:r w:rsidRPr="00CC3E94">
            <w:rPr>
              <w:rStyle w:val="Tekstvantijdelijkeaanduiding"/>
              <w:highlight w:val="yellow"/>
            </w:rPr>
            <w:t>netbeheerder</w:t>
          </w:r>
        </w:p>
      </w:docPartBody>
    </w:docPart>
    <w:docPart>
      <w:docPartPr>
        <w:name w:val="6EF13FA1B27540CEB3167099844F1BF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70BB2B7-E3D9-42AC-B3A1-CE887BA4621C}"/>
      </w:docPartPr>
      <w:docPartBody>
        <w:p w:rsidR="00000000" w:rsidRDefault="00557CDD">
          <w:pPr>
            <w:pStyle w:val="6EF13FA1B27540CEB3167099844F1BF1"/>
          </w:pPr>
          <w:r w:rsidRPr="00CC3E94">
            <w:rPr>
              <w:rStyle w:val="Tekstvantijdelijkeaanduiding"/>
              <w:highlight w:val="yellow"/>
            </w:rPr>
            <w:t>netbeheerder</w:t>
          </w:r>
        </w:p>
      </w:docPartBody>
    </w:docPart>
    <w:docPart>
      <w:docPartPr>
        <w:name w:val="B0287793272C452B94E1291CDBA670D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4D88FA4-2261-4702-A24B-F58CEE63CE69}"/>
      </w:docPartPr>
      <w:docPartBody>
        <w:p w:rsidR="00000000" w:rsidRDefault="00557CDD">
          <w:pPr>
            <w:pStyle w:val="B0287793272C452B94E1291CDBA670DF"/>
          </w:pPr>
          <w:r>
            <w:rPr>
              <w:rStyle w:val="Tekstvantijdelijkeaanduiding"/>
              <w:highlight w:val="yellow"/>
            </w:rPr>
            <w:t>k</w:t>
          </w:r>
          <w:r w:rsidRPr="00BB29A7">
            <w:rPr>
              <w:rStyle w:val="Tekstvantijdelijkeaanduiding"/>
              <w:highlight w:val="yellow"/>
            </w:rPr>
            <w:t>ies: kabel/leiding</w:t>
          </w:r>
        </w:p>
      </w:docPartBody>
    </w:docPart>
    <w:docPart>
      <w:docPartPr>
        <w:name w:val="B3B09E6A66A14C2AAE83334AB296EAC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4FFFF6B-E3E1-4704-B65E-7ED237849867}"/>
      </w:docPartPr>
      <w:docPartBody>
        <w:p w:rsidR="00000000" w:rsidRDefault="00557CDD">
          <w:pPr>
            <w:pStyle w:val="B3B09E6A66A14C2AAE83334AB296EAC0"/>
          </w:pPr>
          <w:r w:rsidRPr="00B30FCF">
            <w:rPr>
              <w:rStyle w:val="Tekstvantijdelijkeaanduiding"/>
              <w:highlight w:val="yellow"/>
            </w:rPr>
            <w:t>contactpersoon</w:t>
          </w:r>
        </w:p>
      </w:docPartBody>
    </w:docPart>
    <w:docPart>
      <w:docPartPr>
        <w:name w:val="4DC5BD98BB9842EFB5C9570FB1BFF0A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C29B540-0C20-4142-8510-B5BFE55B73AD}"/>
      </w:docPartPr>
      <w:docPartBody>
        <w:p w:rsidR="00000000" w:rsidRDefault="00557CDD">
          <w:pPr>
            <w:pStyle w:val="4DC5BD98BB9842EFB5C9570FB1BFF0A3"/>
          </w:pPr>
          <w:r w:rsidRPr="002E6ED0">
            <w:rPr>
              <w:rStyle w:val="Tekstvantijdelijkeaanduiding"/>
              <w:highlight w:val="yellow"/>
            </w:rPr>
            <w:t>ondertekenaar</w:t>
          </w:r>
        </w:p>
      </w:docPartBody>
    </w:docPart>
    <w:docPart>
      <w:docPartPr>
        <w:name w:val="2402A87191AE4BDA818F4BAB22AFF92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46B3B25-6C4D-4698-83CD-6E44F8742944}"/>
      </w:docPartPr>
      <w:docPartBody>
        <w:p w:rsidR="00000000" w:rsidRDefault="00557CDD" w:rsidP="00557CDD">
          <w:pPr>
            <w:pStyle w:val="2402A87191AE4BDA818F4BAB22AFF92A"/>
          </w:pPr>
          <w:r w:rsidRPr="008F5979">
            <w:rPr>
              <w:rStyle w:val="Tekstvantijdelijkeaanduiding"/>
              <w:highlight w:val="yellow"/>
            </w:rPr>
            <w:t>is/zijn</w:t>
          </w:r>
        </w:p>
      </w:docPartBody>
    </w:docPart>
    <w:docPart>
      <w:docPartPr>
        <w:name w:val="368497C3E9D544989D6C553374DA4A1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CC253E2-C172-4241-9C9B-7E827BE3351B}"/>
      </w:docPartPr>
      <w:docPartBody>
        <w:p w:rsidR="00000000" w:rsidRDefault="00557CDD" w:rsidP="00557CDD">
          <w:pPr>
            <w:pStyle w:val="368497C3E9D544989D6C553374DA4A17"/>
          </w:pPr>
          <w:r w:rsidRPr="009610F0">
            <w:rPr>
              <w:rStyle w:val="Tekstvantijdelijkeaanduiding"/>
              <w:highlight w:val="yellow"/>
            </w:rPr>
            <w:t>beschrijving aanpassing</w:t>
          </w:r>
        </w:p>
      </w:docPartBody>
    </w:docPart>
    <w:docPart>
      <w:docPartPr>
        <w:name w:val="BAC179F619394E5EBCF1F8BDE83C370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139DD9F-D070-4668-9BAD-39465BDD78B1}"/>
      </w:docPartPr>
      <w:docPartBody>
        <w:p w:rsidR="00000000" w:rsidRDefault="00557CDD" w:rsidP="00557CDD">
          <w:pPr>
            <w:pStyle w:val="BAC179F619394E5EBCF1F8BDE83C370E"/>
          </w:pPr>
          <w:r w:rsidRPr="008F5979">
            <w:rPr>
              <w:rStyle w:val="Tekstvantijdelijkeaanduiding"/>
              <w:highlight w:val="yellow"/>
            </w:rPr>
            <w:t>is/zijn</w:t>
          </w:r>
        </w:p>
      </w:docPartBody>
    </w:docPart>
    <w:docPart>
      <w:docPartPr>
        <w:name w:val="0620DE8200DE49D5AC4AD8533E05D30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9B65D77-1C18-4864-B91C-08AC47F32218}"/>
      </w:docPartPr>
      <w:docPartBody>
        <w:p w:rsidR="00000000" w:rsidRDefault="00557CDD" w:rsidP="00557CDD">
          <w:pPr>
            <w:pStyle w:val="0620DE8200DE49D5AC4AD8533E05D309"/>
          </w:pPr>
          <w:r w:rsidRPr="008F5979">
            <w:rPr>
              <w:rStyle w:val="Tekstvantijdelijkeaanduiding"/>
              <w:highlight w:val="yellow"/>
            </w:rPr>
            <w:t>is/zijn</w:t>
          </w:r>
        </w:p>
      </w:docPartBody>
    </w:docPart>
    <w:docPart>
      <w:docPartPr>
        <w:name w:val="72D13F3CEAEB4F4CB498BC6220D4C40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2F77292-B800-4C36-BBE9-96258CABFE62}"/>
      </w:docPartPr>
      <w:docPartBody>
        <w:p w:rsidR="00000000" w:rsidRDefault="00557CDD" w:rsidP="00557CDD">
          <w:pPr>
            <w:pStyle w:val="72D13F3CEAEB4F4CB498BC6220D4C405"/>
          </w:pPr>
          <w:r w:rsidRPr="008F5979">
            <w:rPr>
              <w:rStyle w:val="Tekstvantijdelijkeaanduiding"/>
              <w:highlight w:val="yellow"/>
            </w:rPr>
            <w:t>is/zijn</w:t>
          </w:r>
        </w:p>
      </w:docPartBody>
    </w:docPart>
    <w:docPart>
      <w:docPartPr>
        <w:name w:val="D2BFDA0192CB4FEDABA47D880770E5D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3B74FC3-C8E7-40CB-B4C4-5C6F244A0FB9}"/>
      </w:docPartPr>
      <w:docPartBody>
        <w:p w:rsidR="00000000" w:rsidRDefault="00557CDD" w:rsidP="00557CDD">
          <w:pPr>
            <w:pStyle w:val="D2BFDA0192CB4FEDABA47D880770E5D0"/>
          </w:pPr>
          <w:r w:rsidRPr="008F5979">
            <w:rPr>
              <w:rStyle w:val="Tekstvantijdelijkeaanduiding"/>
              <w:highlight w:val="yellow"/>
            </w:rPr>
            <w:t>is/zijn</w:t>
          </w:r>
        </w:p>
      </w:docPartBody>
    </w:docPart>
    <w:docPart>
      <w:docPartPr>
        <w:name w:val="0D941ADF46AD47FBA37B0918B80B194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9C8C65F-4031-44E0-ACD9-7DBCA00BCE32}"/>
      </w:docPartPr>
      <w:docPartBody>
        <w:p w:rsidR="00000000" w:rsidRDefault="00557CDD" w:rsidP="00557CDD">
          <w:pPr>
            <w:pStyle w:val="0D941ADF46AD47FBA37B0918B80B194F"/>
          </w:pPr>
          <w:r w:rsidRPr="008F5979">
            <w:rPr>
              <w:rStyle w:val="Tekstvantijdelijkeaanduiding"/>
              <w:highlight w:val="yellow"/>
            </w:rPr>
            <w:t>is/zijn</w:t>
          </w:r>
        </w:p>
      </w:docPartBody>
    </w:docPart>
    <w:docPart>
      <w:docPartPr>
        <w:name w:val="0A625D6931B1425294B5D6565EB23CB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EAB552F-1390-45AC-9060-415E3A3D44A1}"/>
      </w:docPartPr>
      <w:docPartBody>
        <w:p w:rsidR="00000000" w:rsidRDefault="00557CDD" w:rsidP="00557CDD">
          <w:pPr>
            <w:pStyle w:val="0A625D6931B1425294B5D6565EB23CBA"/>
          </w:pPr>
          <w:r w:rsidRPr="008F5979">
            <w:rPr>
              <w:rStyle w:val="Tekstvantijdelijkeaanduiding"/>
              <w:highlight w:val="yellow"/>
            </w:rPr>
            <w:t>is/zijn</w:t>
          </w:r>
        </w:p>
      </w:docPartBody>
    </w:docPart>
    <w:docPart>
      <w:docPartPr>
        <w:name w:val="5EF7500A77F549A0BBC2F8C5406615C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820CF9D-0603-4E4A-9049-D7550BE15597}"/>
      </w:docPartPr>
      <w:docPartBody>
        <w:p w:rsidR="00000000" w:rsidRDefault="00557CDD" w:rsidP="00557CDD">
          <w:pPr>
            <w:pStyle w:val="5EF7500A77F549A0BBC2F8C5406615CF"/>
          </w:pPr>
          <w:r w:rsidRPr="008F5979">
            <w:rPr>
              <w:rStyle w:val="Tekstvantijdelijkeaanduiding"/>
              <w:highlight w:val="yellow"/>
            </w:rPr>
            <w:t>is/zijn</w:t>
          </w:r>
        </w:p>
      </w:docPartBody>
    </w:docPart>
    <w:docPart>
      <w:docPartPr>
        <w:name w:val="ADCB90CC1BF24B59930280D847463DD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880B2DC-D9DB-4EC1-90ED-2B76104428AA}"/>
      </w:docPartPr>
      <w:docPartBody>
        <w:p w:rsidR="00000000" w:rsidRDefault="00557CDD" w:rsidP="00557CDD">
          <w:pPr>
            <w:pStyle w:val="ADCB90CC1BF24B59930280D847463DD9"/>
          </w:pPr>
          <w:r w:rsidRPr="008F5979">
            <w:rPr>
              <w:rStyle w:val="Tekstvantijdelijkeaanduiding"/>
              <w:highlight w:val="yellow"/>
            </w:rPr>
            <w:t>is/zijn</w:t>
          </w:r>
        </w:p>
      </w:docPartBody>
    </w:docPart>
    <w:docPart>
      <w:docPartPr>
        <w:name w:val="4A3DB04EE8DA4198AEDAD7032137446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C19AEA0-A109-4EEC-A728-226E593DA20F}"/>
      </w:docPartPr>
      <w:docPartBody>
        <w:p w:rsidR="00000000" w:rsidRDefault="00557CDD" w:rsidP="00557CDD">
          <w:pPr>
            <w:pStyle w:val="4A3DB04EE8DA4198AEDAD7032137446F"/>
          </w:pPr>
          <w:r w:rsidRPr="008F5979">
            <w:rPr>
              <w:rStyle w:val="Tekstvantijdelijkeaanduiding"/>
              <w:highlight w:val="yellow"/>
            </w:rPr>
            <w:t>is/zijn</w:t>
          </w:r>
        </w:p>
      </w:docPartBody>
    </w:docPart>
    <w:docPart>
      <w:docPartPr>
        <w:name w:val="87EC008A63DE456D82D35E5648E4977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EFB69A0-0D25-43E8-BFF3-63C9F07021AF}"/>
      </w:docPartPr>
      <w:docPartBody>
        <w:p w:rsidR="00000000" w:rsidRDefault="00557CDD" w:rsidP="00557CDD">
          <w:pPr>
            <w:pStyle w:val="87EC008A63DE456D82D35E5648E4977A"/>
          </w:pPr>
          <w:r w:rsidRPr="00883CF3">
            <w:rPr>
              <w:rStyle w:val="Tekstvantijdelijkeaanduiding"/>
              <w:highlight w:val="yellow"/>
            </w:rPr>
            <w:t>kies: aanpassing(en)</w:t>
          </w:r>
        </w:p>
      </w:docPartBody>
    </w:docPart>
    <w:docPart>
      <w:docPartPr>
        <w:name w:val="345C8E5D0A094214BF506F5CAFFA2BF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84EA917-3C62-48EE-9323-6BAEA9C345CC}"/>
      </w:docPartPr>
      <w:docPartBody>
        <w:p w:rsidR="00000000" w:rsidRDefault="00557CDD" w:rsidP="00557CDD">
          <w:pPr>
            <w:pStyle w:val="345C8E5D0A094214BF506F5CAFFA2BFA"/>
          </w:pPr>
          <w:r w:rsidRPr="008F5979">
            <w:rPr>
              <w:rStyle w:val="Tekstvantijdelijkeaanduiding"/>
              <w:highlight w:val="yellow"/>
            </w:rPr>
            <w:t>is/zijn</w:t>
          </w:r>
        </w:p>
      </w:docPartBody>
    </w:docPart>
    <w:docPart>
      <w:docPartPr>
        <w:name w:val="9B218B9961C6454DA6101A3CB2FADBF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BDD78E9-0900-4029-AEB5-5016208EACA1}"/>
      </w:docPartPr>
      <w:docPartBody>
        <w:p w:rsidR="00000000" w:rsidRDefault="00557CDD" w:rsidP="00557CDD">
          <w:pPr>
            <w:pStyle w:val="9B218B9961C6454DA6101A3CB2FADBF2"/>
          </w:pPr>
          <w:r w:rsidRPr="008F5979">
            <w:rPr>
              <w:rStyle w:val="Tekstvantijdelijkeaanduiding"/>
              <w:highlight w:val="yellow"/>
            </w:rPr>
            <w:t>is/zijn</w:t>
          </w:r>
        </w:p>
      </w:docPartBody>
    </w:docPart>
    <w:docPart>
      <w:docPartPr>
        <w:name w:val="566477ED1E8840BDB625A9846428A57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B372EBF-4D66-4CC2-BE56-8BF746CACB3A}"/>
      </w:docPartPr>
      <w:docPartBody>
        <w:p w:rsidR="00000000" w:rsidRDefault="00557CDD" w:rsidP="00557CDD">
          <w:pPr>
            <w:pStyle w:val="566477ED1E8840BDB625A9846428A574"/>
          </w:pPr>
          <w:r>
            <w:rPr>
              <w:rStyle w:val="Tekstvantijdelijkeaanduiding"/>
              <w:highlight w:val="yellow"/>
            </w:rPr>
            <w:t>k</w:t>
          </w:r>
          <w:r w:rsidRPr="00BB29A7">
            <w:rPr>
              <w:rStyle w:val="Tekstvantijdelijkeaanduiding"/>
              <w:highlight w:val="yellow"/>
            </w:rPr>
            <w:t>ies: kabel/leiding</w:t>
          </w:r>
        </w:p>
      </w:docPartBody>
    </w:docPart>
    <w:docPart>
      <w:docPartPr>
        <w:name w:val="984B17A66145451EB9449AFBD91E580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81F9EF8-726E-49AD-9C5E-6451673490EB}"/>
      </w:docPartPr>
      <w:docPartBody>
        <w:p w:rsidR="00000000" w:rsidRDefault="00557CDD" w:rsidP="00557CDD">
          <w:pPr>
            <w:pStyle w:val="984B17A66145451EB9449AFBD91E580E"/>
          </w:pPr>
          <w:r>
            <w:rPr>
              <w:rStyle w:val="Tekstvantijdelijkeaanduiding"/>
              <w:highlight w:val="yellow"/>
            </w:rPr>
            <w:t>k</w:t>
          </w:r>
          <w:r w:rsidRPr="00BB29A7">
            <w:rPr>
              <w:rStyle w:val="Tekstvantijdelijkeaanduiding"/>
              <w:highlight w:val="yellow"/>
            </w:rPr>
            <w:t>ies: kabel/leiding</w:t>
          </w:r>
        </w:p>
      </w:docPartBody>
    </w:docPart>
    <w:docPart>
      <w:docPartPr>
        <w:name w:val="FE2C2C37AD7E44F7AC857866983DD09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883BDFE-2F87-48AC-ACC8-0F0588645A6E}"/>
      </w:docPartPr>
      <w:docPartBody>
        <w:p w:rsidR="00000000" w:rsidRDefault="00557CDD" w:rsidP="00557CDD">
          <w:pPr>
            <w:pStyle w:val="FE2C2C37AD7E44F7AC857866983DD096"/>
          </w:pPr>
          <w:r>
            <w:rPr>
              <w:rStyle w:val="Tekstvantijdelijkeaanduiding"/>
              <w:highlight w:val="yellow"/>
            </w:rPr>
            <w:t>k</w:t>
          </w:r>
          <w:r w:rsidRPr="00BB29A7">
            <w:rPr>
              <w:rStyle w:val="Tekstvantijdelijkeaanduiding"/>
              <w:highlight w:val="yellow"/>
            </w:rPr>
            <w:t>ies: kabel/leiding</w:t>
          </w:r>
        </w:p>
      </w:docPartBody>
    </w:docPart>
    <w:docPart>
      <w:docPartPr>
        <w:name w:val="FFEDED3229024236AE755A743B7B967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11254D2-CC4B-4900-9987-86AF57C2F6E3}"/>
      </w:docPartPr>
      <w:docPartBody>
        <w:p w:rsidR="00000000" w:rsidRDefault="00557CDD" w:rsidP="00557CDD">
          <w:pPr>
            <w:pStyle w:val="FFEDED3229024236AE755A743B7B9679"/>
          </w:pPr>
          <w:r>
            <w:rPr>
              <w:rStyle w:val="Tekstvantijdelijkeaanduiding"/>
              <w:highlight w:val="yellow"/>
            </w:rPr>
            <w:t>k</w:t>
          </w:r>
          <w:r w:rsidRPr="00BB29A7">
            <w:rPr>
              <w:rStyle w:val="Tekstvantijdelijkeaanduiding"/>
              <w:highlight w:val="yellow"/>
            </w:rPr>
            <w:t>ies: kabel/leiding</w:t>
          </w:r>
        </w:p>
      </w:docPartBody>
    </w:docPart>
    <w:docPart>
      <w:docPartPr>
        <w:name w:val="2328A90FBD954EDF96D3AE14F67206C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A82A412-5A75-4E69-B738-8670702FF273}"/>
      </w:docPartPr>
      <w:docPartBody>
        <w:p w:rsidR="00000000" w:rsidRDefault="00557CDD" w:rsidP="00557CDD">
          <w:pPr>
            <w:pStyle w:val="2328A90FBD954EDF96D3AE14F67206CF"/>
          </w:pPr>
          <w:r w:rsidRPr="00883CF3">
            <w:rPr>
              <w:rStyle w:val="Tekstvantijdelijkeaanduiding"/>
              <w:highlight w:val="yellow"/>
            </w:rPr>
            <w:t>kies: aanpassing(en)</w:t>
          </w:r>
        </w:p>
      </w:docPartBody>
    </w:docPart>
    <w:docPart>
      <w:docPartPr>
        <w:name w:val="78B5B32DC12C4557B122C7D44599F5E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B223C44-5DB9-4043-83E6-48E0388380D5}"/>
      </w:docPartPr>
      <w:docPartBody>
        <w:p w:rsidR="00000000" w:rsidRDefault="00557CDD" w:rsidP="00557CDD">
          <w:pPr>
            <w:pStyle w:val="78B5B32DC12C4557B122C7D44599F5EB"/>
          </w:pPr>
          <w:r w:rsidRPr="00883CF3">
            <w:rPr>
              <w:rStyle w:val="Tekstvantijdelijkeaanduiding"/>
              <w:highlight w:val="yellow"/>
            </w:rPr>
            <w:t>kies: aanpassing(en)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kerSignet BT">
    <w:altName w:val="Century Gothic"/>
    <w:charset w:val="00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CDD"/>
    <w:rsid w:val="00557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557CDD"/>
    <w:rPr>
      <w:color w:val="808080"/>
    </w:rPr>
  </w:style>
  <w:style w:type="paragraph" w:customStyle="1" w:styleId="BCF79C12930C4819824095457461E43A">
    <w:name w:val="BCF79C12930C4819824095457461E43A"/>
  </w:style>
  <w:style w:type="paragraph" w:customStyle="1" w:styleId="6D565B61F9924245BF9D7ECD02CB7E48">
    <w:name w:val="6D565B61F9924245BF9D7ECD02CB7E48"/>
  </w:style>
  <w:style w:type="paragraph" w:customStyle="1" w:styleId="5D89926E2F714C2BA2085C926BF80A34">
    <w:name w:val="5D89926E2F714C2BA2085C926BF80A34"/>
  </w:style>
  <w:style w:type="paragraph" w:customStyle="1" w:styleId="853E336A417F4B9089F0A2BD0CDCF6D5">
    <w:name w:val="853E336A417F4B9089F0A2BD0CDCF6D5"/>
  </w:style>
  <w:style w:type="paragraph" w:customStyle="1" w:styleId="B3FA454708CE4631A143023D12D31ED3">
    <w:name w:val="B3FA454708CE4631A143023D12D31ED3"/>
  </w:style>
  <w:style w:type="paragraph" w:customStyle="1" w:styleId="2057324D9BDC43F0854202ECF10733AE">
    <w:name w:val="2057324D9BDC43F0854202ECF10733AE"/>
  </w:style>
  <w:style w:type="paragraph" w:customStyle="1" w:styleId="9FCB5CE4905142D49BD373BA13E9AE42">
    <w:name w:val="9FCB5CE4905142D49BD373BA13E9AE42"/>
  </w:style>
  <w:style w:type="paragraph" w:customStyle="1" w:styleId="C43B833DF807473DB3FEA161094D0E7D">
    <w:name w:val="C43B833DF807473DB3FEA161094D0E7D"/>
  </w:style>
  <w:style w:type="paragraph" w:customStyle="1" w:styleId="A25F5F06DE1D4E76A3E7894A9FE95157">
    <w:name w:val="A25F5F06DE1D4E76A3E7894A9FE95157"/>
  </w:style>
  <w:style w:type="paragraph" w:customStyle="1" w:styleId="A6B97EDE630E46F1BFF39282B2D43260">
    <w:name w:val="A6B97EDE630E46F1BFF39282B2D43260"/>
  </w:style>
  <w:style w:type="paragraph" w:customStyle="1" w:styleId="19D725834CF740BC9AEBCC26EA58BFA4">
    <w:name w:val="19D725834CF740BC9AEBCC26EA58BFA4"/>
  </w:style>
  <w:style w:type="paragraph" w:customStyle="1" w:styleId="106AE6D4665E48248ED5DD2CF2606575">
    <w:name w:val="106AE6D4665E48248ED5DD2CF2606575"/>
  </w:style>
  <w:style w:type="paragraph" w:customStyle="1" w:styleId="B9FA08B7745A4118B698C5075B0BD8B7">
    <w:name w:val="B9FA08B7745A4118B698C5075B0BD8B7"/>
  </w:style>
  <w:style w:type="paragraph" w:customStyle="1" w:styleId="24F86E0CC54047598B4B4E92E67FA4FB">
    <w:name w:val="24F86E0CC54047598B4B4E92E67FA4FB"/>
  </w:style>
  <w:style w:type="paragraph" w:customStyle="1" w:styleId="6E6AC2C7FEBB4E66ABFF721892FACE22">
    <w:name w:val="6E6AC2C7FEBB4E66ABFF721892FACE22"/>
  </w:style>
  <w:style w:type="paragraph" w:customStyle="1" w:styleId="DDF282F429AD45969AC36C306F4B3415">
    <w:name w:val="DDF282F429AD45969AC36C306F4B3415"/>
  </w:style>
  <w:style w:type="paragraph" w:customStyle="1" w:styleId="9C9C696BEB834997A6694C439C590AC1">
    <w:name w:val="9C9C696BEB834997A6694C439C590AC1"/>
  </w:style>
  <w:style w:type="paragraph" w:customStyle="1" w:styleId="F518BE7624D14B978AE9E6CFEA1006B2">
    <w:name w:val="F518BE7624D14B978AE9E6CFEA1006B2"/>
  </w:style>
  <w:style w:type="paragraph" w:customStyle="1" w:styleId="D38BA249FA094B1D9FAB1323BABEC1BE">
    <w:name w:val="D38BA249FA094B1D9FAB1323BABEC1BE"/>
  </w:style>
  <w:style w:type="paragraph" w:customStyle="1" w:styleId="BB3E3807199B440A918DB571AB8EA0A3">
    <w:name w:val="BB3E3807199B440A918DB571AB8EA0A3"/>
  </w:style>
  <w:style w:type="paragraph" w:customStyle="1" w:styleId="D4FDB83ED518464CB7E3EE6215C718A9">
    <w:name w:val="D4FDB83ED518464CB7E3EE6215C718A9"/>
  </w:style>
  <w:style w:type="paragraph" w:customStyle="1" w:styleId="6A4040162B9941D6B0A7295951C0A3ED">
    <w:name w:val="6A4040162B9941D6B0A7295951C0A3ED"/>
  </w:style>
  <w:style w:type="paragraph" w:customStyle="1" w:styleId="A97566360D224506BBFFC33BEC2FAF8A">
    <w:name w:val="A97566360D224506BBFFC33BEC2FAF8A"/>
  </w:style>
  <w:style w:type="paragraph" w:customStyle="1" w:styleId="AE3A4FEDE28E4ADCB6C5C981A2BB689A">
    <w:name w:val="AE3A4FEDE28E4ADCB6C5C981A2BB689A"/>
  </w:style>
  <w:style w:type="paragraph" w:customStyle="1" w:styleId="6B826D65A9224D68A623B165C8DD4581">
    <w:name w:val="6B826D65A9224D68A623B165C8DD4581"/>
  </w:style>
  <w:style w:type="paragraph" w:customStyle="1" w:styleId="C2A8795996FB4668B22DEF539E981CD9">
    <w:name w:val="C2A8795996FB4668B22DEF539E981CD9"/>
  </w:style>
  <w:style w:type="paragraph" w:customStyle="1" w:styleId="154B7A7F65934DBF86988310497A8DA9">
    <w:name w:val="154B7A7F65934DBF86988310497A8DA9"/>
  </w:style>
  <w:style w:type="paragraph" w:customStyle="1" w:styleId="02A792C02E6C4A2883CAE9FAA1BFDC54">
    <w:name w:val="02A792C02E6C4A2883CAE9FAA1BFDC54"/>
  </w:style>
  <w:style w:type="paragraph" w:customStyle="1" w:styleId="6EF13FA1B27540CEB3167099844F1BF1">
    <w:name w:val="6EF13FA1B27540CEB3167099844F1BF1"/>
  </w:style>
  <w:style w:type="paragraph" w:customStyle="1" w:styleId="1AF3151AD23942A78951B39C7B48B70F">
    <w:name w:val="1AF3151AD23942A78951B39C7B48B70F"/>
  </w:style>
  <w:style w:type="paragraph" w:customStyle="1" w:styleId="2529B5CA823F466B8B2DC86D3396D2C3">
    <w:name w:val="2529B5CA823F466B8B2DC86D3396D2C3"/>
  </w:style>
  <w:style w:type="paragraph" w:customStyle="1" w:styleId="B0287793272C452B94E1291CDBA670DF">
    <w:name w:val="B0287793272C452B94E1291CDBA670DF"/>
  </w:style>
  <w:style w:type="paragraph" w:customStyle="1" w:styleId="13D5A129732741CD8BEA8646244ABB9F">
    <w:name w:val="13D5A129732741CD8BEA8646244ABB9F"/>
  </w:style>
  <w:style w:type="paragraph" w:customStyle="1" w:styleId="B506C3C04E6F4E1889334CEA9DB27DFC">
    <w:name w:val="B506C3C04E6F4E1889334CEA9DB27DFC"/>
  </w:style>
  <w:style w:type="paragraph" w:customStyle="1" w:styleId="9A6768E30FA340A7A439F4888DFFFE4A">
    <w:name w:val="9A6768E30FA340A7A439F4888DFFFE4A"/>
  </w:style>
  <w:style w:type="paragraph" w:customStyle="1" w:styleId="42219233C19F4B57880F210963CCD017">
    <w:name w:val="42219233C19F4B57880F210963CCD017"/>
  </w:style>
  <w:style w:type="paragraph" w:customStyle="1" w:styleId="39ADF63A783A4A829FB1A3458D702B9C">
    <w:name w:val="39ADF63A783A4A829FB1A3458D702B9C"/>
  </w:style>
  <w:style w:type="paragraph" w:customStyle="1" w:styleId="A58CC71D4F274FC0827DE3211FCB96A9">
    <w:name w:val="A58CC71D4F274FC0827DE3211FCB96A9"/>
  </w:style>
  <w:style w:type="paragraph" w:customStyle="1" w:styleId="B3B09E6A66A14C2AAE83334AB296EAC0">
    <w:name w:val="B3B09E6A66A14C2AAE83334AB296EAC0"/>
  </w:style>
  <w:style w:type="paragraph" w:customStyle="1" w:styleId="4DC5BD98BB9842EFB5C9570FB1BFF0A3">
    <w:name w:val="4DC5BD98BB9842EFB5C9570FB1BFF0A3"/>
  </w:style>
  <w:style w:type="paragraph" w:customStyle="1" w:styleId="2402A87191AE4BDA818F4BAB22AFF92A">
    <w:name w:val="2402A87191AE4BDA818F4BAB22AFF92A"/>
    <w:rsid w:val="00557CDD"/>
  </w:style>
  <w:style w:type="paragraph" w:customStyle="1" w:styleId="368497C3E9D544989D6C553374DA4A17">
    <w:name w:val="368497C3E9D544989D6C553374DA4A17"/>
    <w:rsid w:val="00557CDD"/>
  </w:style>
  <w:style w:type="paragraph" w:customStyle="1" w:styleId="BAC179F619394E5EBCF1F8BDE83C370E">
    <w:name w:val="BAC179F619394E5EBCF1F8BDE83C370E"/>
    <w:rsid w:val="00557CDD"/>
  </w:style>
  <w:style w:type="paragraph" w:customStyle="1" w:styleId="0620DE8200DE49D5AC4AD8533E05D309">
    <w:name w:val="0620DE8200DE49D5AC4AD8533E05D309"/>
    <w:rsid w:val="00557CDD"/>
  </w:style>
  <w:style w:type="paragraph" w:customStyle="1" w:styleId="72D13F3CEAEB4F4CB498BC6220D4C405">
    <w:name w:val="72D13F3CEAEB4F4CB498BC6220D4C405"/>
    <w:rsid w:val="00557CDD"/>
  </w:style>
  <w:style w:type="paragraph" w:customStyle="1" w:styleId="D2BFDA0192CB4FEDABA47D880770E5D0">
    <w:name w:val="D2BFDA0192CB4FEDABA47D880770E5D0"/>
    <w:rsid w:val="00557CDD"/>
  </w:style>
  <w:style w:type="paragraph" w:customStyle="1" w:styleId="0D941ADF46AD47FBA37B0918B80B194F">
    <w:name w:val="0D941ADF46AD47FBA37B0918B80B194F"/>
    <w:rsid w:val="00557CDD"/>
  </w:style>
  <w:style w:type="paragraph" w:customStyle="1" w:styleId="0A625D6931B1425294B5D6565EB23CBA">
    <w:name w:val="0A625D6931B1425294B5D6565EB23CBA"/>
    <w:rsid w:val="00557CDD"/>
  </w:style>
  <w:style w:type="paragraph" w:customStyle="1" w:styleId="5EF7500A77F549A0BBC2F8C5406615CF">
    <w:name w:val="5EF7500A77F549A0BBC2F8C5406615CF"/>
    <w:rsid w:val="00557CDD"/>
  </w:style>
  <w:style w:type="paragraph" w:customStyle="1" w:styleId="ADCB90CC1BF24B59930280D847463DD9">
    <w:name w:val="ADCB90CC1BF24B59930280D847463DD9"/>
    <w:rsid w:val="00557CDD"/>
  </w:style>
  <w:style w:type="paragraph" w:customStyle="1" w:styleId="4A3DB04EE8DA4198AEDAD7032137446F">
    <w:name w:val="4A3DB04EE8DA4198AEDAD7032137446F"/>
    <w:rsid w:val="00557CDD"/>
  </w:style>
  <w:style w:type="paragraph" w:customStyle="1" w:styleId="87EC008A63DE456D82D35E5648E4977A">
    <w:name w:val="87EC008A63DE456D82D35E5648E4977A"/>
    <w:rsid w:val="00557CDD"/>
  </w:style>
  <w:style w:type="paragraph" w:customStyle="1" w:styleId="345C8E5D0A094214BF506F5CAFFA2BFA">
    <w:name w:val="345C8E5D0A094214BF506F5CAFFA2BFA"/>
    <w:rsid w:val="00557CDD"/>
  </w:style>
  <w:style w:type="paragraph" w:customStyle="1" w:styleId="9B218B9961C6454DA6101A3CB2FADBF2">
    <w:name w:val="9B218B9961C6454DA6101A3CB2FADBF2"/>
    <w:rsid w:val="00557CDD"/>
  </w:style>
  <w:style w:type="paragraph" w:customStyle="1" w:styleId="566477ED1E8840BDB625A9846428A574">
    <w:name w:val="566477ED1E8840BDB625A9846428A574"/>
    <w:rsid w:val="00557CDD"/>
  </w:style>
  <w:style w:type="paragraph" w:customStyle="1" w:styleId="984B17A66145451EB9449AFBD91E580E">
    <w:name w:val="984B17A66145451EB9449AFBD91E580E"/>
    <w:rsid w:val="00557CDD"/>
  </w:style>
  <w:style w:type="paragraph" w:customStyle="1" w:styleId="FE2C2C37AD7E44F7AC857866983DD096">
    <w:name w:val="FE2C2C37AD7E44F7AC857866983DD096"/>
    <w:rsid w:val="00557CDD"/>
  </w:style>
  <w:style w:type="paragraph" w:customStyle="1" w:styleId="FFEDED3229024236AE755A743B7B9679">
    <w:name w:val="FFEDED3229024236AE755A743B7B9679"/>
    <w:rsid w:val="00557CDD"/>
  </w:style>
  <w:style w:type="paragraph" w:customStyle="1" w:styleId="2328A90FBD954EDF96D3AE14F67206CF">
    <w:name w:val="2328A90FBD954EDF96D3AE14F67206CF"/>
    <w:rsid w:val="00557CDD"/>
  </w:style>
  <w:style w:type="paragraph" w:customStyle="1" w:styleId="78B5B32DC12C4557B122C7D44599F5EB">
    <w:name w:val="78B5B32DC12C4557B122C7D44599F5EB"/>
    <w:rsid w:val="00557CD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VTA v3.0</Template>
  <TotalTime>0</TotalTime>
  <Pages>4</Pages>
  <Words>990</Words>
  <Characters>5445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Hierbij ontvangt u het overzicht van de met u gemaakte afspraken met betrekking tot de noodzakelijke aanpassingen aan de voorzieningen van PWN Waterleidingbedrijf Noord-Holland betreffende het Projectplan M6W06 “Hollandsedijk”</vt:lpstr>
    </vt:vector>
  </TitlesOfParts>
  <Company>GOconnectIT</Company>
  <LinksUpToDate>false</LinksUpToDate>
  <CharactersWithSpaces>6423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Hierbij ontvangt u het overzicht van de met u gemaakte afspraken met betrekking tot de noodzakelijke aanpassingen aan de voorzieningen van PWN Waterleidingbedrijf Noord-Holland betreffende het Projectplan M6W06 “Hollandsedijk”</dc:title>
  <dc:creator>Sta van Utrecht, dhr. J.B. (Bart)</dc:creator>
  <cp:lastModifiedBy>Sta van Utrecht, dhr. J.B. (Bart)</cp:lastModifiedBy>
  <cp:revision>1</cp:revision>
  <cp:lastPrinted>2010-05-03T08:35:00Z</cp:lastPrinted>
  <dcterms:created xsi:type="dcterms:W3CDTF">2019-07-03T11:11:00Z</dcterms:created>
  <dcterms:modified xsi:type="dcterms:W3CDTF">2019-07-03T11:11:00Z</dcterms:modified>
</cp:coreProperties>
</file>